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C4A" w:rsidRPr="00D02C4A" w:rsidRDefault="00CD6897" w:rsidP="00D02C4A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Pr="00FA2B6D">
        <w:rPr>
          <w:rFonts w:ascii="Corbel" w:hAnsi="Corbel"/>
          <w:bCs/>
          <w:sz w:val="24"/>
          <w:szCs w:val="24"/>
        </w:rPr>
        <w:tab/>
      </w:r>
      <w:r w:rsidR="00D02C4A" w:rsidRPr="00D02C4A">
        <w:rPr>
          <w:rFonts w:ascii="Corbel" w:hAnsi="Corbel"/>
          <w:bCs/>
          <w:i/>
          <w:lang w:eastAsia="ar-SA"/>
        </w:rPr>
        <w:t>Załącznik nr 1.5 do Zarządzenia Rektora UR nr 7/2023</w:t>
      </w:r>
    </w:p>
    <w:p w:rsidR="00D02C4A" w:rsidRPr="00D02C4A" w:rsidRDefault="00D02C4A" w:rsidP="00D02C4A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02C4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:rsidR="00D02C4A" w:rsidRPr="00D02C4A" w:rsidRDefault="00D02C4A" w:rsidP="00D02C4A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02C4A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:rsidR="00D02C4A" w:rsidRPr="00D02C4A" w:rsidRDefault="00D02C4A" w:rsidP="00D02C4A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D02C4A">
        <w:rPr>
          <w:rFonts w:ascii="Corbel" w:hAnsi="Corbel"/>
          <w:i/>
          <w:sz w:val="20"/>
          <w:szCs w:val="20"/>
          <w:lang w:eastAsia="ar-SA"/>
        </w:rPr>
        <w:t>(skrajne daty</w:t>
      </w:r>
      <w:r w:rsidRPr="00D02C4A">
        <w:rPr>
          <w:rFonts w:ascii="Corbel" w:hAnsi="Corbel"/>
          <w:sz w:val="20"/>
          <w:szCs w:val="20"/>
          <w:lang w:eastAsia="ar-SA"/>
        </w:rPr>
        <w:t>)</w:t>
      </w:r>
    </w:p>
    <w:p w:rsidR="00D02C4A" w:rsidRPr="00D02C4A" w:rsidRDefault="00D02C4A" w:rsidP="00D02C4A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D02C4A">
        <w:rPr>
          <w:rFonts w:ascii="Corbel" w:hAnsi="Corbel"/>
          <w:sz w:val="20"/>
          <w:szCs w:val="20"/>
          <w:lang w:eastAsia="ar-SA"/>
        </w:rPr>
        <w:t>Rok akademicki 2026/2027</w:t>
      </w:r>
    </w:p>
    <w:p w:rsidR="00D02C4A" w:rsidRDefault="00D02C4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07B2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07B20">
        <w:rPr>
          <w:rFonts w:ascii="Corbel" w:hAnsi="Corbel"/>
          <w:szCs w:val="24"/>
        </w:rPr>
        <w:t xml:space="preserve">1. </w:t>
      </w:r>
      <w:r w:rsidR="0085747A" w:rsidRPr="00707B20">
        <w:rPr>
          <w:rFonts w:ascii="Corbel" w:hAnsi="Corbel"/>
          <w:szCs w:val="24"/>
        </w:rPr>
        <w:t xml:space="preserve">Podstawowe </w:t>
      </w:r>
      <w:r w:rsidR="00445970" w:rsidRPr="00707B2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FA2B6D" w:rsidRDefault="00670380" w:rsidP="1A788830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363C2CC4">
              <w:rPr>
                <w:rFonts w:ascii="Corbel" w:hAnsi="Corbel"/>
                <w:bCs/>
                <w:sz w:val="24"/>
                <w:szCs w:val="24"/>
              </w:rPr>
              <w:t>Kadry</w:t>
            </w:r>
            <w:r w:rsidR="00F8776A" w:rsidRPr="363C2CC4">
              <w:rPr>
                <w:rFonts w:ascii="Corbel" w:hAnsi="Corbel"/>
                <w:bCs/>
                <w:sz w:val="24"/>
                <w:szCs w:val="24"/>
              </w:rPr>
              <w:t xml:space="preserve"> administracji </w:t>
            </w:r>
          </w:p>
        </w:tc>
      </w:tr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4305D4" w:rsidRDefault="004305D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2864EF">
              <w:rPr>
                <w:rFonts w:ascii="Corbel" w:hAnsi="Corbel"/>
                <w:b w:val="0"/>
                <w:sz w:val="24"/>
                <w:szCs w:val="24"/>
              </w:rPr>
              <w:t>ASO 47</w:t>
            </w:r>
          </w:p>
        </w:tc>
      </w:tr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A2B6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FA2B6D" w:rsidRDefault="00FD7F8F" w:rsidP="1A7888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1A788830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FA2B6D" w:rsidRDefault="00DA0310" w:rsidP="7C3CF1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C3CF193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7C3CF19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 w:rsidR="009521F5" w:rsidRPr="7C3CF19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Nauki </w:t>
            </w:r>
            <w:r w:rsidR="00FD7F8F" w:rsidRPr="7C3CF193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Administracji</w:t>
            </w:r>
          </w:p>
        </w:tc>
      </w:tr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FA2B6D" w:rsidRDefault="002864E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FA2B6D" w:rsidRDefault="00BC59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6A" w:rsidRPr="00FA2B6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A2B6D">
              <w:rPr>
                <w:rFonts w:ascii="Corbel" w:hAnsi="Corbel"/>
                <w:sz w:val="24"/>
                <w:szCs w:val="24"/>
              </w:rPr>
              <w:t>/y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FA2B6D" w:rsidRDefault="00025312" w:rsidP="002270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F8776A" w:rsidRPr="1A788830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23F37137" w:rsidRPr="1A788830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 w:rsidR="0022705D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FA2B6D" w:rsidTr="7C3CF193">
        <w:tc>
          <w:tcPr>
            <w:tcW w:w="2694" w:type="dxa"/>
            <w:vAlign w:val="center"/>
          </w:tcPr>
          <w:p w:rsidR="00923D7D" w:rsidRPr="00FA2B6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FA2B6D" w:rsidRDefault="008D577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8776A" w:rsidRPr="00FA2B6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FA2B6D" w:rsidTr="7C3CF193">
        <w:tc>
          <w:tcPr>
            <w:tcW w:w="2694" w:type="dxa"/>
            <w:vAlign w:val="center"/>
          </w:tcPr>
          <w:p w:rsidR="0085747A" w:rsidRPr="00FA2B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FA2B6D" w:rsidRDefault="002864EF" w:rsidP="7C3CF1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C3CF193">
              <w:rPr>
                <w:rFonts w:ascii="Corbel" w:hAnsi="Corbel"/>
                <w:b w:val="0"/>
                <w:sz w:val="24"/>
                <w:szCs w:val="24"/>
              </w:rPr>
              <w:t>Dr hab.Agata Barczewska-Dziobek, prof. UR</w:t>
            </w:r>
          </w:p>
        </w:tc>
      </w:tr>
      <w:tr w:rsidR="001709EA" w:rsidRPr="00FA2B6D" w:rsidTr="7C3CF193">
        <w:tc>
          <w:tcPr>
            <w:tcW w:w="2694" w:type="dxa"/>
            <w:vAlign w:val="center"/>
          </w:tcPr>
          <w:p w:rsidR="001709EA" w:rsidRPr="00FA2B6D" w:rsidRDefault="001709EA" w:rsidP="001709E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709EA" w:rsidRPr="00FA2B6D" w:rsidRDefault="001709EA" w:rsidP="001709E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Anna Łukaszuk</w:t>
            </w:r>
          </w:p>
        </w:tc>
      </w:tr>
    </w:tbl>
    <w:p w:rsidR="0085747A" w:rsidRPr="00FA2B6D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FA2B6D">
        <w:rPr>
          <w:rFonts w:ascii="Corbel" w:hAnsi="Corbel"/>
          <w:b w:val="0"/>
          <w:sz w:val="24"/>
          <w:szCs w:val="24"/>
        </w:rPr>
        <w:t xml:space="preserve">* </w:t>
      </w:r>
      <w:r w:rsidRPr="00FA2B6D">
        <w:rPr>
          <w:rFonts w:ascii="Corbel" w:hAnsi="Corbel"/>
          <w:b w:val="0"/>
          <w:i/>
          <w:sz w:val="24"/>
          <w:szCs w:val="24"/>
        </w:rPr>
        <w:t>-</w:t>
      </w:r>
      <w:r w:rsidR="00B90885" w:rsidRPr="00FA2B6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2B6D">
        <w:rPr>
          <w:rFonts w:ascii="Corbel" w:hAnsi="Corbel"/>
          <w:b w:val="0"/>
          <w:sz w:val="24"/>
          <w:szCs w:val="24"/>
        </w:rPr>
        <w:t>e,</w:t>
      </w:r>
      <w:r w:rsidRPr="00FA2B6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FA2B6D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707B2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>1.</w:t>
      </w:r>
      <w:r w:rsidR="00E22FBC" w:rsidRPr="00707B20">
        <w:rPr>
          <w:rFonts w:ascii="Corbel" w:hAnsi="Corbel"/>
          <w:sz w:val="24"/>
          <w:szCs w:val="24"/>
        </w:rPr>
        <w:t>1</w:t>
      </w:r>
      <w:r w:rsidRPr="00707B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A2B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0"/>
        <w:gridCol w:w="966"/>
        <w:gridCol w:w="1009"/>
        <w:gridCol w:w="945"/>
        <w:gridCol w:w="720"/>
        <w:gridCol w:w="825"/>
        <w:gridCol w:w="629"/>
        <w:gridCol w:w="992"/>
        <w:gridCol w:w="1134"/>
        <w:gridCol w:w="1417"/>
      </w:tblGrid>
      <w:tr w:rsidR="00015B8F" w:rsidRPr="00FA2B6D" w:rsidTr="1A788830"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Semestr</w:t>
            </w:r>
          </w:p>
          <w:p w:rsidR="00015B8F" w:rsidRPr="00FA2B6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(</w:t>
            </w:r>
            <w:r w:rsidR="00363F78" w:rsidRPr="00FA2B6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Liczba pkt</w:t>
            </w:r>
            <w:r w:rsidR="00B90885" w:rsidRPr="00FA2B6D">
              <w:rPr>
                <w:rFonts w:ascii="Corbel" w:hAnsi="Corbel"/>
                <w:szCs w:val="24"/>
              </w:rPr>
              <w:t>.</w:t>
            </w:r>
            <w:r w:rsidRPr="00FA2B6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3D108A" w:rsidRPr="00FA2B6D" w:rsidTr="1A788830">
        <w:trPr>
          <w:trHeight w:val="453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8A" w:rsidRPr="00FA2B6D" w:rsidRDefault="001709E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8A" w:rsidRPr="00FA2B6D" w:rsidRDefault="003D108A" w:rsidP="003D108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08A" w:rsidRPr="00FA2B6D" w:rsidRDefault="003D108A" w:rsidP="003D108A">
            <w:pPr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2453D842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A788830">
              <w:rPr>
                <w:rFonts w:ascii="Corbel" w:hAnsi="Corbel"/>
                <w:sz w:val="24"/>
                <w:szCs w:val="24"/>
              </w:rPr>
              <w:t xml:space="preserve">20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EE6B8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EE6B8D" w:rsidRDefault="003D108A" w:rsidP="003D108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E6B8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FA2B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07B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>1.</w:t>
      </w:r>
      <w:r w:rsidR="00E22FBC" w:rsidRPr="00707B20">
        <w:rPr>
          <w:rFonts w:ascii="Corbel" w:hAnsi="Corbel"/>
          <w:smallCaps w:val="0"/>
          <w:szCs w:val="24"/>
        </w:rPr>
        <w:t>2</w:t>
      </w:r>
      <w:r w:rsidR="00F83B28" w:rsidRPr="00707B20">
        <w:rPr>
          <w:rFonts w:ascii="Corbel" w:hAnsi="Corbel"/>
          <w:smallCaps w:val="0"/>
          <w:szCs w:val="24"/>
        </w:rPr>
        <w:t>.</w:t>
      </w:r>
      <w:r w:rsidR="00F83B28" w:rsidRPr="00707B20">
        <w:rPr>
          <w:rFonts w:ascii="Corbel" w:hAnsi="Corbel"/>
          <w:smallCaps w:val="0"/>
          <w:szCs w:val="24"/>
        </w:rPr>
        <w:tab/>
      </w:r>
      <w:r w:rsidRPr="00707B20">
        <w:rPr>
          <w:rFonts w:ascii="Corbel" w:hAnsi="Corbel"/>
          <w:smallCaps w:val="0"/>
          <w:szCs w:val="24"/>
        </w:rPr>
        <w:t xml:space="preserve">Sposób realizacji zajęć  </w:t>
      </w:r>
    </w:p>
    <w:p w:rsidR="00D12A13" w:rsidRDefault="00381FDF" w:rsidP="7C3CF193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</w:rPr>
      </w:pPr>
      <w:r w:rsidRPr="7C3CF193">
        <w:rPr>
          <w:rFonts w:ascii="Corbel" w:hAnsi="Corbel"/>
          <w:b w:val="0"/>
          <w:smallCaps w:val="0"/>
        </w:rPr>
        <w:t xml:space="preserve">X </w:t>
      </w:r>
      <w:r w:rsidR="0085747A" w:rsidRPr="7C3CF193">
        <w:rPr>
          <w:rFonts w:ascii="Corbel" w:hAnsi="Corbel"/>
          <w:b w:val="0"/>
          <w:smallCaps w:val="0"/>
        </w:rPr>
        <w:t xml:space="preserve"> zajęcia w formie tradycyjnej </w:t>
      </w:r>
    </w:p>
    <w:p w:rsidR="0085747A" w:rsidRPr="00FA2B6D" w:rsidRDefault="0085747A" w:rsidP="7C3CF193">
      <w:pPr>
        <w:pStyle w:val="Punktygwne"/>
        <w:numPr>
          <w:ilvl w:val="0"/>
          <w:numId w:val="10"/>
        </w:numPr>
        <w:spacing w:before="0" w:after="0"/>
        <w:ind w:left="540" w:hanging="180"/>
        <w:jc w:val="both"/>
        <w:rPr>
          <w:rFonts w:ascii="Corbel" w:hAnsi="Corbel"/>
          <w:b w:val="0"/>
          <w:smallCaps w:val="0"/>
        </w:rPr>
      </w:pPr>
      <w:r w:rsidRPr="7C3CF193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2FBC" w:rsidRPr="00707B20" w:rsidRDefault="00E22FBC" w:rsidP="7C3CF19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C3CF193">
        <w:rPr>
          <w:rFonts w:ascii="Corbel" w:hAnsi="Corbel"/>
          <w:smallCaps w:val="0"/>
        </w:rPr>
        <w:t xml:space="preserve">1.3 </w:t>
      </w:r>
      <w:r>
        <w:tab/>
      </w:r>
      <w:r w:rsidRPr="7C3CF193">
        <w:rPr>
          <w:rFonts w:ascii="Corbel" w:hAnsi="Corbel"/>
          <w:smallCaps w:val="0"/>
        </w:rPr>
        <w:t>For</w:t>
      </w:r>
      <w:r w:rsidR="00445970" w:rsidRPr="7C3CF193">
        <w:rPr>
          <w:rFonts w:ascii="Corbel" w:hAnsi="Corbel"/>
          <w:smallCaps w:val="0"/>
        </w:rPr>
        <w:t xml:space="preserve">ma zaliczenia przedmiotu </w:t>
      </w:r>
      <w:r w:rsidRPr="7C3CF193">
        <w:rPr>
          <w:rFonts w:ascii="Corbel" w:hAnsi="Corbel"/>
          <w:smallCaps w:val="0"/>
        </w:rPr>
        <w:t>(z toku) (egzamin, zaliczenie z oceną, zaliczenie bez oceny)</w:t>
      </w:r>
    </w:p>
    <w:p w:rsidR="009C54AE" w:rsidRPr="00FA2B6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F0C00" w:rsidRPr="00FA2B6D" w:rsidRDefault="00930DF8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30DF8">
        <w:rPr>
          <w:rFonts w:ascii="Corbel" w:hAnsi="Corbel"/>
          <w:b w:val="0"/>
          <w:smallCaps w:val="0"/>
          <w:szCs w:val="24"/>
        </w:rPr>
        <w:t>Z</w:t>
      </w:r>
      <w:r w:rsidR="002F0C00" w:rsidRPr="00930DF8">
        <w:rPr>
          <w:rFonts w:ascii="Corbel" w:hAnsi="Corbel"/>
          <w:b w:val="0"/>
          <w:smallCaps w:val="0"/>
          <w:szCs w:val="24"/>
        </w:rPr>
        <w:t>aliczenie z oceną</w:t>
      </w:r>
    </w:p>
    <w:p w:rsidR="00E960BB" w:rsidRPr="00FA2B6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07B20">
        <w:rPr>
          <w:rFonts w:ascii="Corbel" w:hAnsi="Corbel"/>
          <w:szCs w:val="24"/>
        </w:rPr>
        <w:t xml:space="preserve">2.Wymagania wstępne </w:t>
      </w:r>
    </w:p>
    <w:p w:rsidR="00707B20" w:rsidRPr="00707B20" w:rsidRDefault="00707B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FA2B6D" w:rsidTr="00745302">
        <w:tc>
          <w:tcPr>
            <w:tcW w:w="9670" w:type="dxa"/>
          </w:tcPr>
          <w:p w:rsidR="0085747A" w:rsidRPr="00FA2B6D" w:rsidRDefault="0009663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Prawo administracyjne, nauka administracji</w:t>
            </w:r>
            <w:r w:rsidR="0041581B" w:rsidRPr="00FA2B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53C41" w:rsidRPr="00FA2B6D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07B20" w:rsidRDefault="00D02C4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707B20">
        <w:rPr>
          <w:rFonts w:ascii="Corbel" w:hAnsi="Corbel"/>
          <w:szCs w:val="24"/>
        </w:rPr>
        <w:lastRenderedPageBreak/>
        <w:t>3.</w:t>
      </w:r>
      <w:r w:rsidR="00A84C85" w:rsidRPr="00707B20">
        <w:rPr>
          <w:rFonts w:ascii="Corbel" w:hAnsi="Corbel"/>
          <w:szCs w:val="24"/>
        </w:rPr>
        <w:t>cele, efekty uczenia się</w:t>
      </w:r>
      <w:r w:rsidR="0085747A" w:rsidRPr="00707B20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07B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07B2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 xml:space="preserve">3.1 </w:t>
      </w:r>
      <w:r w:rsidR="00C05F44" w:rsidRPr="00707B20">
        <w:rPr>
          <w:rFonts w:ascii="Corbel" w:hAnsi="Corbel"/>
          <w:sz w:val="24"/>
          <w:szCs w:val="24"/>
        </w:rPr>
        <w:t>Cele przedmiotu</w:t>
      </w:r>
    </w:p>
    <w:p w:rsidR="00F83B28" w:rsidRPr="00707B20" w:rsidRDefault="00F83B28" w:rsidP="009C54AE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FA2B6D" w:rsidTr="00923D7D">
        <w:tc>
          <w:tcPr>
            <w:tcW w:w="851" w:type="dxa"/>
            <w:vAlign w:val="center"/>
          </w:tcPr>
          <w:p w:rsidR="0085747A" w:rsidRPr="00FA2B6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A2B6D" w:rsidRDefault="00B93A50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 xml:space="preserve">rzekazanie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studento</w:t>
            </w:r>
            <w:r w:rsidR="00993ED8">
              <w:rPr>
                <w:rFonts w:ascii="Corbel" w:hAnsi="Corbel"/>
                <w:b w:val="0"/>
                <w:sz w:val="24"/>
                <w:szCs w:val="24"/>
              </w:rPr>
              <w:t>wi wiedzy</w:t>
            </w:r>
            <w:r w:rsidR="00E71644" w:rsidRPr="00FA2B6D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000B72AE" w:rsidRPr="00FA2B6D">
              <w:rPr>
                <w:rFonts w:ascii="Corbel" w:hAnsi="Corbel"/>
                <w:b w:val="0"/>
                <w:sz w:val="24"/>
                <w:szCs w:val="24"/>
              </w:rPr>
              <w:t>podstaw prawnych</w:t>
            </w:r>
            <w:r w:rsidR="00EE7100" w:rsidRPr="00FA2B6D">
              <w:rPr>
                <w:rFonts w:ascii="Corbel" w:hAnsi="Corbel"/>
                <w:b w:val="0"/>
                <w:sz w:val="24"/>
                <w:szCs w:val="24"/>
              </w:rPr>
              <w:t xml:space="preserve"> i specyfiki </w:t>
            </w:r>
            <w:r w:rsidR="000B72AE" w:rsidRPr="00FA2B6D">
              <w:rPr>
                <w:rFonts w:ascii="Corbel" w:hAnsi="Corbel"/>
                <w:b w:val="0"/>
                <w:sz w:val="24"/>
                <w:szCs w:val="24"/>
              </w:rPr>
              <w:t xml:space="preserve"> zatrudnien</w:t>
            </w:r>
            <w:r w:rsidR="00EE7100" w:rsidRPr="00FA2B6D">
              <w:rPr>
                <w:rFonts w:ascii="Corbel" w:hAnsi="Corbel"/>
                <w:b w:val="0"/>
                <w:sz w:val="24"/>
                <w:szCs w:val="24"/>
              </w:rPr>
              <w:t>ia w administracji publicznej .</w:t>
            </w:r>
          </w:p>
        </w:tc>
      </w:tr>
      <w:tr w:rsidR="0055054E" w:rsidRPr="00FA2B6D" w:rsidTr="00923D7D">
        <w:tc>
          <w:tcPr>
            <w:tcW w:w="851" w:type="dxa"/>
            <w:vAlign w:val="center"/>
          </w:tcPr>
          <w:p w:rsidR="0055054E" w:rsidRPr="00FA2B6D" w:rsidRDefault="0055054E" w:rsidP="005505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5054E" w:rsidRPr="00FA2B6D" w:rsidRDefault="00B93A50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>apoznanie studen</w:t>
            </w:r>
            <w:r w:rsidR="00993ED8">
              <w:rPr>
                <w:rFonts w:ascii="Corbel" w:hAnsi="Corbel"/>
                <w:b w:val="0"/>
                <w:sz w:val="24"/>
                <w:szCs w:val="24"/>
              </w:rPr>
              <w:t xml:space="preserve">ta 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 xml:space="preserve"> z zagadnieniami </w:t>
            </w:r>
            <w:r w:rsidR="00EE7100" w:rsidRPr="00FA2B6D">
              <w:rPr>
                <w:rFonts w:ascii="Corbel" w:hAnsi="Corbel"/>
                <w:b w:val="0"/>
                <w:sz w:val="24"/>
                <w:szCs w:val="24"/>
              </w:rPr>
              <w:t>z zakresu polityki kadrowej i  zarządzania zasobami  ludzkimi w administracji publicznej</w:t>
            </w:r>
            <w:r w:rsidR="0055054E" w:rsidRPr="00FA2B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707B20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3.2 </w:t>
      </w:r>
      <w:r w:rsidR="001D7B54" w:rsidRPr="00707B20">
        <w:rPr>
          <w:rFonts w:ascii="Corbel" w:hAnsi="Corbel"/>
          <w:b/>
          <w:sz w:val="24"/>
          <w:szCs w:val="24"/>
        </w:rPr>
        <w:t xml:space="preserve">Efekty </w:t>
      </w:r>
      <w:r w:rsidR="00C05F44" w:rsidRPr="00707B2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07B20">
        <w:rPr>
          <w:rFonts w:ascii="Corbel" w:hAnsi="Corbel"/>
          <w:b/>
          <w:sz w:val="24"/>
          <w:szCs w:val="24"/>
        </w:rPr>
        <w:t>dla przedmiotu</w:t>
      </w:r>
    </w:p>
    <w:p w:rsidR="001D7B54" w:rsidRPr="00FA2B6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A07888" w:rsidRPr="00FA2B6D" w:rsidTr="7C3CF193">
        <w:tc>
          <w:tcPr>
            <w:tcW w:w="1701" w:type="dxa"/>
            <w:vAlign w:val="center"/>
          </w:tcPr>
          <w:p w:rsidR="0085747A" w:rsidRPr="00FA2B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2B6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2B6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A2B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A2B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2B6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A07888" w:rsidRPr="00FA2B6D" w:rsidTr="7C3CF193">
        <w:tc>
          <w:tcPr>
            <w:tcW w:w="1701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</w:tcPr>
          <w:p w:rsidR="00EE6B8D" w:rsidRDefault="00DE4D29" w:rsidP="00652B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9155F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ma </w:t>
            </w:r>
            <w:r w:rsidR="00EE6B8D" w:rsidRPr="00EE6B8D">
              <w:rPr>
                <w:rFonts w:ascii="Corbel" w:hAnsi="Corbel"/>
                <w:b w:val="0"/>
                <w:smallCaps w:val="0"/>
                <w:szCs w:val="24"/>
              </w:rPr>
              <w:t xml:space="preserve"> podstawową wiedzę o charakterze nauk prawnych,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 xml:space="preserve"> w tym prawno-administracyjnych z zakresu </w:t>
            </w:r>
            <w:r w:rsidR="003E616E" w:rsidRPr="003E616E">
              <w:rPr>
                <w:rFonts w:ascii="Corbel" w:hAnsi="Corbel"/>
                <w:b w:val="0"/>
                <w:smallCaps w:val="0"/>
                <w:szCs w:val="24"/>
              </w:rPr>
              <w:t>stosunków prawnych i społecznych w urzędach administracji publiczne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 xml:space="preserve">j podstawowych kategorii w zakresie </w:t>
            </w:r>
            <w:r w:rsidR="00E85B53" w:rsidRPr="00E85B53">
              <w:rPr>
                <w:rFonts w:ascii="Corbel" w:hAnsi="Corbel"/>
                <w:b w:val="0"/>
                <w:smallCaps w:val="0"/>
                <w:szCs w:val="24"/>
              </w:rPr>
              <w:t xml:space="preserve"> zarządzania zasobami ludzkimi, istniejących modeli służby publicznej, organizacji systemu kadr administracji publicznej w Polsce, </w:t>
            </w:r>
            <w:r w:rsidR="003E616E" w:rsidRPr="003E616E">
              <w:rPr>
                <w:rFonts w:ascii="Corbel" w:hAnsi="Corbel"/>
                <w:b w:val="0"/>
                <w:smallCaps w:val="0"/>
                <w:szCs w:val="24"/>
              </w:rPr>
              <w:t>modeli  zatrudnienia w administracji publicznej,</w:t>
            </w:r>
            <w:r w:rsidR="00EE6B8D" w:rsidRPr="00EE6B8D">
              <w:rPr>
                <w:rFonts w:ascii="Corbel" w:hAnsi="Corbel"/>
                <w:b w:val="0"/>
                <w:smallCaps w:val="0"/>
                <w:szCs w:val="24"/>
              </w:rPr>
              <w:t xml:space="preserve">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  <w:p w:rsidR="00DE4D29" w:rsidRPr="00FA2B6D" w:rsidRDefault="00DE4D29" w:rsidP="00652B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541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E4D29" w:rsidRPr="00FA2B6D" w:rsidTr="7C3CF193">
        <w:tc>
          <w:tcPr>
            <w:tcW w:w="1701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:rsidR="00DE4D29" w:rsidRPr="00FA2B6D" w:rsidRDefault="003E616E" w:rsidP="00652B3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114F1" w:rsidRPr="00D114F1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</w:tcPr>
          <w:p w:rsidR="00DE4D29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5B0E32" w:rsidRPr="00FA2B6D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E32" w:rsidRPr="00FA2B6D" w:rsidTr="7C3CF193">
        <w:tc>
          <w:tcPr>
            <w:tcW w:w="1701" w:type="dxa"/>
          </w:tcPr>
          <w:p w:rsidR="005B0E32" w:rsidRPr="00FA2B6D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0E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</w:tcPr>
          <w:p w:rsidR="005B0E32" w:rsidRPr="00FA2B6D" w:rsidRDefault="6C325066" w:rsidP="7C3CF19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C3CF193">
              <w:rPr>
                <w:rFonts w:ascii="Corbel" w:hAnsi="Corbel"/>
                <w:b w:val="0"/>
                <w:smallCaps w:val="0"/>
              </w:rPr>
              <w:t>Student zna podstawową terminologię z zakresu</w:t>
            </w:r>
            <w:r w:rsidR="724C6125" w:rsidRPr="7C3CF193">
              <w:rPr>
                <w:rFonts w:ascii="Corbel" w:hAnsi="Corbel"/>
                <w:b w:val="0"/>
                <w:smallCaps w:val="0"/>
              </w:rPr>
              <w:t xml:space="preserve">prawa urzędniczego oraz </w:t>
            </w:r>
            <w:r w:rsidR="42C7F030" w:rsidRPr="7C3CF193">
              <w:rPr>
                <w:rFonts w:ascii="Corbel" w:hAnsi="Corbel"/>
                <w:b w:val="0"/>
                <w:smallCaps w:val="0"/>
              </w:rPr>
              <w:t>zarządzania zasobami ludzkimi w administracji publicznej</w:t>
            </w:r>
            <w:r w:rsidRPr="7C3CF193">
              <w:rPr>
                <w:rFonts w:ascii="Corbel" w:hAnsi="Corbel"/>
                <w:b w:val="0"/>
                <w:smallCaps w:val="0"/>
              </w:rPr>
              <w:t>;</w:t>
            </w:r>
          </w:p>
        </w:tc>
        <w:tc>
          <w:tcPr>
            <w:tcW w:w="1873" w:type="dxa"/>
          </w:tcPr>
          <w:p w:rsidR="005B0E32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14C03" w:rsidRPr="00FA2B6D" w:rsidTr="7C3CF193">
        <w:tc>
          <w:tcPr>
            <w:tcW w:w="1701" w:type="dxa"/>
          </w:tcPr>
          <w:p w:rsidR="00714C03" w:rsidRPr="005B0E32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</w:tcPr>
          <w:p w:rsidR="00714C03" w:rsidRDefault="003E616E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114F1" w:rsidRPr="00D114F1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</w:tcPr>
          <w:p w:rsid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14C03" w:rsidRPr="00FA2B6D" w:rsidTr="7C3CF193">
        <w:tc>
          <w:tcPr>
            <w:tcW w:w="1701" w:type="dxa"/>
          </w:tcPr>
          <w:p w:rsidR="00714C03" w:rsidRP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4C03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K_ 05</w:t>
            </w:r>
          </w:p>
        </w:tc>
        <w:tc>
          <w:tcPr>
            <w:tcW w:w="6096" w:type="dxa"/>
          </w:tcPr>
          <w:p w:rsidR="00714C03" w:rsidRPr="00E85B53" w:rsidRDefault="003E616E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A7A6A" w:rsidRPr="00AA7A6A">
              <w:rPr>
                <w:rFonts w:ascii="Corbel" w:hAnsi="Corbel"/>
                <w:b w:val="0"/>
                <w:smallCaps w:val="0"/>
                <w:szCs w:val="24"/>
              </w:rPr>
              <w:t>posiada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</w:tcPr>
          <w:p w:rsid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B4E4F" w:rsidRPr="00FA2B6D" w:rsidTr="7C3CF193">
        <w:tc>
          <w:tcPr>
            <w:tcW w:w="1701" w:type="dxa"/>
          </w:tcPr>
          <w:p w:rsidR="00EB4E4F" w:rsidRPr="00714C03" w:rsidRDefault="00EB4E4F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EK_06</w:t>
            </w:r>
          </w:p>
        </w:tc>
        <w:tc>
          <w:tcPr>
            <w:tcW w:w="6096" w:type="dxa"/>
          </w:tcPr>
          <w:p w:rsidR="00EB4E4F" w:rsidRPr="00714C03" w:rsidRDefault="3EF7E2F5" w:rsidP="7C3CF19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C3CF193">
              <w:rPr>
                <w:rFonts w:ascii="Corbel" w:hAnsi="Corbel"/>
                <w:b w:val="0"/>
                <w:smallCaps w:val="0"/>
              </w:rPr>
              <w:t>Student p</w:t>
            </w:r>
            <w:r w:rsidR="1427DD80" w:rsidRPr="7C3CF193">
              <w:rPr>
                <w:rFonts w:ascii="Corbel" w:hAnsi="Corbel"/>
                <w:b w:val="0"/>
                <w:smallCaps w:val="0"/>
              </w:rPr>
              <w:t>otrafi prawidłowo identyfikować i interpretować zjawiska prawne, społeczne, ekonomic</w:t>
            </w:r>
            <w:r w:rsidRPr="7C3CF193">
              <w:rPr>
                <w:rFonts w:ascii="Corbel" w:hAnsi="Corbel"/>
                <w:b w:val="0"/>
                <w:smallCaps w:val="0"/>
              </w:rPr>
              <w:t>zne, polityczne i organizacyjne związane z zarządzaniem zasobami ludzkimi w administracji publicznej,</w:t>
            </w:r>
            <w:r w:rsidR="1427DD80" w:rsidRPr="7C3CF193">
              <w:rPr>
                <w:rFonts w:ascii="Corbel" w:hAnsi="Corbel"/>
                <w:b w:val="0"/>
                <w:smallCaps w:val="0"/>
              </w:rPr>
              <w:t xml:space="preserve"> analizować ich powiązania z różnymi obszaram</w:t>
            </w:r>
            <w:r w:rsidRPr="7C3CF193">
              <w:rPr>
                <w:rFonts w:ascii="Corbel" w:hAnsi="Corbel"/>
                <w:b w:val="0"/>
                <w:smallCaps w:val="0"/>
              </w:rPr>
              <w:t>i działalności administracyjnej.</w:t>
            </w:r>
          </w:p>
        </w:tc>
        <w:tc>
          <w:tcPr>
            <w:tcW w:w="1873" w:type="dxa"/>
          </w:tcPr>
          <w:p w:rsidR="00EB4E4F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C2366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85B53" w:rsidRPr="00FA2B6D" w:rsidTr="7C3CF193">
        <w:tc>
          <w:tcPr>
            <w:tcW w:w="1701" w:type="dxa"/>
          </w:tcPr>
          <w:p w:rsidR="00E85B53" w:rsidRDefault="00E85B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85B53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6096" w:type="dxa"/>
          </w:tcPr>
          <w:p w:rsidR="00E85B53" w:rsidRDefault="00954244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954244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wykorzystania zdobytej  wiedzy teoretycznej z dziedziny nauk administracyjnych do analizowania konkretnych procesów i zjawisk społecznych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dotyczących </w:t>
            </w:r>
            <w:r w:rsidRPr="00954244">
              <w:rPr>
                <w:rFonts w:ascii="Corbel" w:hAnsi="Corbel"/>
                <w:b w:val="0"/>
                <w:smallCaps w:val="0"/>
                <w:szCs w:val="24"/>
              </w:rPr>
              <w:t xml:space="preserve">zakresu prawa urzędniczego, organizacji systemu kadr administracji publicznej w Polsce. </w:t>
            </w:r>
          </w:p>
        </w:tc>
        <w:tc>
          <w:tcPr>
            <w:tcW w:w="1873" w:type="dxa"/>
          </w:tcPr>
          <w:p w:rsidR="00E85B53" w:rsidRDefault="00E85B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85B53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A27353" w:rsidRPr="00FA2B6D" w:rsidTr="7C3CF193">
        <w:tc>
          <w:tcPr>
            <w:tcW w:w="1701" w:type="dxa"/>
          </w:tcPr>
          <w:p w:rsidR="00A27353" w:rsidRDefault="00E85B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6096" w:type="dxa"/>
          </w:tcPr>
          <w:p w:rsidR="005A4DB1" w:rsidRDefault="00CE5B8A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E5B8A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>tudent</w:t>
            </w:r>
            <w:r w:rsidRPr="00CE5B8A">
              <w:rPr>
                <w:rFonts w:ascii="Corbel" w:hAnsi="Corbel"/>
                <w:b w:val="0"/>
                <w:smallCaps w:val="0"/>
                <w:szCs w:val="24"/>
              </w:rPr>
              <w:t xml:space="preserve"> potrafi posługiwać się podstawową wiedzą teoretyczną w celu analizowania, interpretowania oraz projektowania strategii </w:t>
            </w:r>
            <w:r w:rsidR="003E616E">
              <w:rPr>
                <w:rFonts w:ascii="Corbel" w:hAnsi="Corbel"/>
                <w:b w:val="0"/>
                <w:smallCaps w:val="0"/>
                <w:szCs w:val="24"/>
              </w:rPr>
              <w:t>zarządzania zasobami ludzkimi w administracji publicznej</w:t>
            </w:r>
            <w:r w:rsidRPr="00CE5B8A">
              <w:rPr>
                <w:rFonts w:ascii="Corbel" w:hAnsi="Corbel"/>
                <w:b w:val="0"/>
                <w:smallCaps w:val="0"/>
                <w:szCs w:val="24"/>
              </w:rPr>
              <w:t>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</w:tcPr>
          <w:p w:rsidR="00A27353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E5B8A">
              <w:rPr>
                <w:rFonts w:ascii="Corbel" w:hAnsi="Corbel"/>
                <w:b w:val="0"/>
                <w:smallCaps w:val="0"/>
                <w:szCs w:val="24"/>
              </w:rPr>
              <w:t>_U05</w:t>
            </w:r>
          </w:p>
        </w:tc>
      </w:tr>
      <w:tr w:rsidR="00DE4D29" w:rsidRPr="00FA2B6D" w:rsidTr="7C3CF193">
        <w:trPr>
          <w:trHeight w:val="2143"/>
        </w:trPr>
        <w:tc>
          <w:tcPr>
            <w:tcW w:w="1701" w:type="dxa"/>
          </w:tcPr>
          <w:p w:rsidR="00DE4D29" w:rsidRPr="00FA2B6D" w:rsidRDefault="00E85B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6096" w:type="dxa"/>
          </w:tcPr>
          <w:p w:rsidR="00936198" w:rsidRPr="00E91085" w:rsidRDefault="00CE5B8A" w:rsidP="00652B3A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CE5B8A">
              <w:rPr>
                <w:rFonts w:ascii="Corbel" w:hAnsi="Corbel"/>
                <w:sz w:val="24"/>
                <w:szCs w:val="24"/>
              </w:rPr>
              <w:t>Student umie prowadzić debaty, potrafi samodzielnie przygotować prace pisemne oraz wystąpienia ustne i prezentacje multimedialne, poświęcone konkretnemu zagadnieniu z zakresu organizacji systemu kadr administracji publicznej w Polsce z wykorzystaniem ujęć teoretycznych, a także różnych źródeł;</w:t>
            </w:r>
          </w:p>
        </w:tc>
        <w:tc>
          <w:tcPr>
            <w:tcW w:w="1873" w:type="dxa"/>
          </w:tcPr>
          <w:p w:rsidR="00DE4D29" w:rsidRPr="00485565" w:rsidRDefault="00CE5B8A" w:rsidP="00485565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E91085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K_U07</w:t>
            </w:r>
          </w:p>
        </w:tc>
      </w:tr>
      <w:tr w:rsidR="00841ACC" w:rsidRPr="00FA2B6D" w:rsidTr="7C3CF193">
        <w:trPr>
          <w:trHeight w:val="1590"/>
        </w:trPr>
        <w:tc>
          <w:tcPr>
            <w:tcW w:w="1701" w:type="dxa"/>
          </w:tcPr>
          <w:p w:rsidR="00841ACC" w:rsidRDefault="00E85B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6096" w:type="dxa"/>
          </w:tcPr>
          <w:p w:rsidR="00CE5B8A" w:rsidRDefault="00841ACC" w:rsidP="00652B3A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>jest got</w:t>
            </w:r>
            <w:r w:rsidR="00652B3A"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="002002ED"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CE5B8A" w:rsidRPr="00CE5B8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:rsidR="00841ACC" w:rsidRDefault="008B2A75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A7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41ACC" w:rsidRPr="00AC431E" w:rsidRDefault="00841ACC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41ACC" w:rsidRPr="00FA2B6D" w:rsidTr="7C3CF193">
        <w:trPr>
          <w:trHeight w:val="1530"/>
        </w:trPr>
        <w:tc>
          <w:tcPr>
            <w:tcW w:w="1701" w:type="dxa"/>
          </w:tcPr>
          <w:p w:rsidR="00841ACC" w:rsidRDefault="008B2A75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</w:t>
            </w:r>
            <w:r w:rsidR="00E85B53">
              <w:rPr>
                <w:rFonts w:ascii="Corbel" w:hAnsi="Corbel"/>
                <w:b w:val="0"/>
                <w:szCs w:val="24"/>
              </w:rPr>
              <w:t>11</w:t>
            </w:r>
          </w:p>
        </w:tc>
        <w:tc>
          <w:tcPr>
            <w:tcW w:w="6096" w:type="dxa"/>
          </w:tcPr>
          <w:p w:rsidR="00A74478" w:rsidRDefault="23D3B24B" w:rsidP="7C3CF19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C3CF193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55C072A2" w:rsidRPr="7C3CF193">
              <w:rPr>
                <w:rFonts w:ascii="Corbel" w:hAnsi="Corbel"/>
                <w:b w:val="0"/>
                <w:smallCaps w:val="0"/>
              </w:rPr>
              <w:t>jest got</w:t>
            </w:r>
            <w:r w:rsidR="00652B3A" w:rsidRPr="7C3CF193">
              <w:rPr>
                <w:rFonts w:ascii="Corbel" w:hAnsi="Corbel"/>
                <w:b w:val="0"/>
                <w:smallCaps w:val="0"/>
              </w:rPr>
              <w:t>owy</w:t>
            </w:r>
            <w:r w:rsidR="55C072A2" w:rsidRPr="7C3CF193">
              <w:rPr>
                <w:rFonts w:ascii="Corbel" w:hAnsi="Corbel"/>
                <w:b w:val="0"/>
                <w:smallCaps w:val="0"/>
              </w:rPr>
              <w:t xml:space="preserve"> do</w:t>
            </w:r>
            <w:r w:rsidR="7EB01966" w:rsidRPr="7C3CF193">
              <w:rPr>
                <w:rFonts w:ascii="Corbel" w:hAnsi="Corbel"/>
                <w:b w:val="0"/>
                <w:smallCaps w:val="0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</w:tcPr>
          <w:p w:rsidR="00841ACC" w:rsidRDefault="00A74478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ED736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K_K06</w:t>
            </w:r>
          </w:p>
          <w:p w:rsidR="009B3E77" w:rsidRPr="00F96D65" w:rsidRDefault="009B3E77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</w:tc>
      </w:tr>
    </w:tbl>
    <w:p w:rsidR="00D02C4A" w:rsidRDefault="00D02C4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>3.3</w:t>
      </w:r>
      <w:r w:rsidR="0085747A" w:rsidRPr="00707B20">
        <w:rPr>
          <w:rFonts w:ascii="Corbel" w:hAnsi="Corbel"/>
          <w:b/>
          <w:sz w:val="24"/>
          <w:szCs w:val="24"/>
        </w:rPr>
        <w:t>T</w:t>
      </w:r>
      <w:r w:rsidR="001D7B54" w:rsidRPr="00707B20">
        <w:rPr>
          <w:rFonts w:ascii="Corbel" w:hAnsi="Corbel"/>
          <w:b/>
          <w:sz w:val="24"/>
          <w:szCs w:val="24"/>
        </w:rPr>
        <w:t xml:space="preserve">reści programowe </w:t>
      </w:r>
    </w:p>
    <w:p w:rsidR="00707B20" w:rsidRPr="00707B20" w:rsidRDefault="00707B2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366B4A" w:rsidRPr="00366B4A" w:rsidRDefault="00366B4A" w:rsidP="00366B4A">
      <w:pPr>
        <w:pStyle w:val="Akapitzlist"/>
        <w:numPr>
          <w:ilvl w:val="0"/>
          <w:numId w:val="11"/>
        </w:numPr>
        <w:rPr>
          <w:rFonts w:ascii="Corbel" w:hAnsi="Corbel"/>
          <w:sz w:val="24"/>
          <w:szCs w:val="24"/>
        </w:rPr>
      </w:pPr>
      <w:r w:rsidRPr="00366B4A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675843" w:rsidRPr="00FA2B6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670380" w:rsidRPr="00FA2B6D" w:rsidTr="7C3CF193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A2B6D" w:rsidTr="7C3CF193">
        <w:tc>
          <w:tcPr>
            <w:tcW w:w="9639" w:type="dxa"/>
          </w:tcPr>
          <w:p w:rsidR="00670380" w:rsidRPr="00FA2B6D" w:rsidRDefault="000C218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Pojęcie misji i służby publicznej. </w:t>
            </w:r>
            <w:r w:rsidR="0020541C">
              <w:rPr>
                <w:rFonts w:ascii="Corbel" w:hAnsi="Corbel"/>
                <w:sz w:val="24"/>
                <w:szCs w:val="24"/>
              </w:rPr>
              <w:t>Geneza, p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ojęcie </w:t>
            </w:r>
            <w:r w:rsidR="00DE021F" w:rsidRPr="00FA2B6D">
              <w:rPr>
                <w:rFonts w:ascii="Corbel" w:hAnsi="Corbel"/>
                <w:sz w:val="24"/>
                <w:szCs w:val="24"/>
              </w:rPr>
              <w:t xml:space="preserve">i zakres </w:t>
            </w:r>
            <w:r w:rsidR="0020541C">
              <w:rPr>
                <w:rFonts w:ascii="Corbel" w:hAnsi="Corbel"/>
                <w:sz w:val="24"/>
                <w:szCs w:val="24"/>
              </w:rPr>
              <w:t>prawa urzędniczego w Polsce.</w:t>
            </w:r>
          </w:p>
        </w:tc>
      </w:tr>
      <w:tr w:rsidR="00670380" w:rsidRPr="00FA2B6D" w:rsidTr="7C3CF193">
        <w:tc>
          <w:tcPr>
            <w:tcW w:w="9639" w:type="dxa"/>
          </w:tcPr>
          <w:p w:rsidR="00670380" w:rsidRPr="00FA2B6D" w:rsidRDefault="0020541C" w:rsidP="00CB77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C3CF193">
              <w:rPr>
                <w:rFonts w:ascii="Corbel" w:hAnsi="Corbel"/>
                <w:sz w:val="24"/>
                <w:szCs w:val="24"/>
              </w:rPr>
              <w:t xml:space="preserve">Specyfika </w:t>
            </w:r>
            <w:r w:rsidR="4B84C2FF" w:rsidRPr="7C3CF193">
              <w:rPr>
                <w:rFonts w:ascii="Corbel" w:hAnsi="Corbel"/>
                <w:sz w:val="24"/>
                <w:szCs w:val="24"/>
              </w:rPr>
              <w:t>z</w:t>
            </w:r>
            <w:r w:rsidRPr="7C3CF193">
              <w:rPr>
                <w:rFonts w:ascii="Corbel" w:hAnsi="Corbel"/>
                <w:sz w:val="24"/>
                <w:szCs w:val="24"/>
              </w:rPr>
              <w:t>arządzanie zasobami ludzkimi w administracji publicznej.</w:t>
            </w:r>
          </w:p>
        </w:tc>
      </w:tr>
      <w:tr w:rsidR="00670380" w:rsidRPr="00FA2B6D" w:rsidTr="7C3CF193">
        <w:tc>
          <w:tcPr>
            <w:tcW w:w="9639" w:type="dxa"/>
          </w:tcPr>
          <w:p w:rsidR="00670380" w:rsidRPr="00FA2B6D" w:rsidRDefault="0020541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lastRenderedPageBreak/>
              <w:t>Proces zarządzanie zasobami ludzkimi w administracji publicznej. Podmioty odpowiedzialne za sprawy kadrowe i ich zadania.</w:t>
            </w:r>
          </w:p>
        </w:tc>
      </w:tr>
      <w:tr w:rsidR="00670380" w:rsidRPr="00FA2B6D" w:rsidTr="7C3CF193">
        <w:tc>
          <w:tcPr>
            <w:tcW w:w="9639" w:type="dxa"/>
          </w:tcPr>
          <w:p w:rsidR="00670380" w:rsidRPr="00FA2B6D" w:rsidRDefault="00670380" w:rsidP="000C21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0C218C" w:rsidRPr="00FA2B6D">
              <w:rPr>
                <w:rFonts w:ascii="Corbel" w:hAnsi="Corbel"/>
                <w:sz w:val="24"/>
                <w:szCs w:val="24"/>
              </w:rPr>
              <w:t xml:space="preserve">systemu kadr administracji </w:t>
            </w:r>
            <w:r w:rsidR="00CB77DE">
              <w:rPr>
                <w:rFonts w:ascii="Corbel" w:hAnsi="Corbel"/>
                <w:sz w:val="24"/>
                <w:szCs w:val="24"/>
              </w:rPr>
              <w:t xml:space="preserve">w 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Polsce.  </w:t>
            </w:r>
          </w:p>
        </w:tc>
      </w:tr>
      <w:tr w:rsidR="00670380" w:rsidRPr="00FA2B6D" w:rsidTr="7C3CF193">
        <w:tc>
          <w:tcPr>
            <w:tcW w:w="9639" w:type="dxa"/>
          </w:tcPr>
          <w:p w:rsidR="00670380" w:rsidRPr="00FA2B6D" w:rsidRDefault="00DF75F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Priorytety i kierunki działań polityki kadrowej w systemie administracji publicznej w Polsce.</w:t>
            </w:r>
          </w:p>
        </w:tc>
      </w:tr>
      <w:tr w:rsidR="00670380" w:rsidRPr="00FA2B6D" w:rsidTr="7C3CF193">
        <w:trPr>
          <w:trHeight w:val="420"/>
        </w:trPr>
        <w:tc>
          <w:tcPr>
            <w:tcW w:w="9639" w:type="dxa"/>
          </w:tcPr>
          <w:p w:rsidR="00670380" w:rsidRPr="00954244" w:rsidRDefault="0020541C" w:rsidP="009542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C3CF193">
              <w:rPr>
                <w:rFonts w:ascii="Corbel" w:hAnsi="Corbel"/>
                <w:sz w:val="24"/>
                <w:szCs w:val="24"/>
              </w:rPr>
              <w:t>Model służby publicznej. Polski model jako przykład modelu mieszanego.</w:t>
            </w:r>
          </w:p>
        </w:tc>
      </w:tr>
      <w:tr w:rsidR="00C76E02" w:rsidRPr="00FA2B6D" w:rsidTr="7C3CF193">
        <w:tc>
          <w:tcPr>
            <w:tcW w:w="9639" w:type="dxa"/>
          </w:tcPr>
          <w:p w:rsidR="00C76E02" w:rsidRPr="00FA2B6D" w:rsidRDefault="34CF421D" w:rsidP="009542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7C3CF193">
              <w:rPr>
                <w:rFonts w:ascii="Corbel" w:hAnsi="Corbel"/>
                <w:sz w:val="24"/>
                <w:szCs w:val="24"/>
              </w:rPr>
              <w:t>Prawa i obowiązki pracowników administracji publicznej.Odpowiedzialność urzędnicza.</w:t>
            </w:r>
          </w:p>
        </w:tc>
      </w:tr>
      <w:tr w:rsidR="00954244" w:rsidRPr="00FA2B6D" w:rsidTr="7C3CF193">
        <w:tc>
          <w:tcPr>
            <w:tcW w:w="9639" w:type="dxa"/>
          </w:tcPr>
          <w:p w:rsidR="00954244" w:rsidRPr="00CB77DE" w:rsidRDefault="00CB77DE" w:rsidP="00CB77D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07DAB">
              <w:rPr>
                <w:rFonts w:ascii="Corbel" w:hAnsi="Corbel"/>
                <w:sz w:val="24"/>
                <w:szCs w:val="24"/>
              </w:rPr>
              <w:t>Uwarunkowania i procedury obsadzania stanowisk w administracji publicznej- zasady naboru</w:t>
            </w:r>
            <w:r w:rsidR="008C3F2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54244" w:rsidRPr="00FA2B6D" w:rsidTr="7C3CF193">
        <w:tc>
          <w:tcPr>
            <w:tcW w:w="9639" w:type="dxa"/>
          </w:tcPr>
          <w:p w:rsidR="00954244" w:rsidRPr="00954244" w:rsidRDefault="0020541C" w:rsidP="009542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Szkolenie i rozwój pracowników administracji. Oceny pracownicze. Ustanie i zmiana stosunku pracy pracowników administracji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54244" w:rsidRPr="00FA2B6D" w:rsidTr="7C3CF193">
        <w:tc>
          <w:tcPr>
            <w:tcW w:w="9639" w:type="dxa"/>
          </w:tcPr>
          <w:p w:rsidR="00954244" w:rsidRPr="00954244" w:rsidRDefault="0020541C" w:rsidP="009542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Patologie w służbie publicznej a etyka służby publicznej</w:t>
            </w:r>
          </w:p>
        </w:tc>
      </w:tr>
      <w:tr w:rsidR="00954244" w:rsidRPr="00FA2B6D" w:rsidTr="7C3CF193">
        <w:tc>
          <w:tcPr>
            <w:tcW w:w="9639" w:type="dxa"/>
          </w:tcPr>
          <w:p w:rsidR="00954244" w:rsidRPr="00954244" w:rsidRDefault="0020541C" w:rsidP="0095424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0541C">
              <w:rPr>
                <w:rFonts w:ascii="Corbel" w:hAnsi="Corbel"/>
                <w:sz w:val="24"/>
                <w:szCs w:val="24"/>
              </w:rPr>
              <w:t>Rola Krajowej Szkoły Administracji Publicznej w tworzeniu profesjonalnych kadr administracji publicznej.</w:t>
            </w:r>
          </w:p>
        </w:tc>
      </w:tr>
    </w:tbl>
    <w:p w:rsidR="0085747A" w:rsidRPr="00FA2B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707B20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bookmarkStart w:id="0" w:name="_GoBack"/>
      <w:bookmarkEnd w:id="0"/>
      <w:r w:rsidRPr="00707B20">
        <w:rPr>
          <w:rFonts w:ascii="Corbel" w:hAnsi="Corbel"/>
          <w:smallCaps w:val="0"/>
          <w:szCs w:val="24"/>
        </w:rPr>
        <w:t xml:space="preserve">3.4 Metody dydaktyczne 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2E5FD1" w:rsidRPr="00954244" w:rsidRDefault="0020541C" w:rsidP="7C3CF193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7C3CF193">
        <w:rPr>
          <w:rFonts w:ascii="Corbel" w:hAnsi="Corbel"/>
          <w:b w:val="0"/>
          <w:smallCaps w:val="0"/>
        </w:rPr>
        <w:t>prezentacja multimedialna</w:t>
      </w:r>
      <w:r w:rsidR="00B96CDD" w:rsidRPr="7C3CF193">
        <w:rPr>
          <w:rFonts w:ascii="Corbel" w:hAnsi="Corbel"/>
          <w:b w:val="0"/>
          <w:smallCaps w:val="0"/>
        </w:rPr>
        <w:t>, dyskusja, praca w grupach</w:t>
      </w:r>
      <w:r w:rsidR="000303AC" w:rsidRPr="7C3CF193">
        <w:rPr>
          <w:rFonts w:ascii="Corbel" w:hAnsi="Corbel"/>
          <w:b w:val="0"/>
          <w:smallCaps w:val="0"/>
        </w:rPr>
        <w:t>,</w:t>
      </w:r>
      <w:r w:rsidR="00B96CDD" w:rsidRPr="7C3CF193">
        <w:rPr>
          <w:rFonts w:ascii="Corbel" w:hAnsi="Corbel"/>
          <w:b w:val="0"/>
          <w:smallCaps w:val="0"/>
        </w:rPr>
        <w:t>analiza przypadków</w:t>
      </w:r>
    </w:p>
    <w:p w:rsidR="002E5FD1" w:rsidRDefault="002E5F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E5FD1" w:rsidRDefault="00C61DC5" w:rsidP="002E5F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 </w:t>
      </w:r>
      <w:r w:rsidR="0085747A" w:rsidRPr="00707B20">
        <w:rPr>
          <w:rFonts w:ascii="Corbel" w:hAnsi="Corbel"/>
          <w:smallCaps w:val="0"/>
          <w:szCs w:val="24"/>
        </w:rPr>
        <w:t>METODY I KRYTERIA OCENY</w:t>
      </w:r>
    </w:p>
    <w:p w:rsidR="0085747A" w:rsidRPr="00707B2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07B20">
        <w:rPr>
          <w:rFonts w:ascii="Corbel" w:hAnsi="Corbel"/>
          <w:smallCaps w:val="0"/>
          <w:szCs w:val="24"/>
        </w:rPr>
        <w:t>uczenia się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126AF" w:rsidRPr="00FA2B6D" w:rsidTr="363C2CC4">
        <w:tc>
          <w:tcPr>
            <w:tcW w:w="1985" w:type="dxa"/>
            <w:vAlign w:val="center"/>
          </w:tcPr>
          <w:p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126AF" w:rsidRPr="00FA2B6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126AF" w:rsidRPr="00FA2B6D" w:rsidTr="363C2CC4">
        <w:tc>
          <w:tcPr>
            <w:tcW w:w="1985" w:type="dxa"/>
          </w:tcPr>
          <w:p w:rsidR="001126AF" w:rsidRPr="00FA2B6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="001126AF" w:rsidRPr="00FA2B6D" w:rsidRDefault="550C87AB" w:rsidP="363C2C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63C2CC4">
              <w:rPr>
                <w:rFonts w:ascii="Corbel" w:hAnsi="Corbel"/>
                <w:b w:val="0"/>
                <w:smallCaps w:val="0"/>
              </w:rPr>
              <w:t>Zaliczenie z oceną</w:t>
            </w:r>
            <w:r w:rsidR="00872BC3" w:rsidRPr="363C2CC4">
              <w:rPr>
                <w:rFonts w:ascii="Corbel" w:hAnsi="Corbel"/>
                <w:b w:val="0"/>
                <w:smallCaps w:val="0"/>
              </w:rPr>
              <w:t>, obserwacja w trakcie zajęć</w:t>
            </w:r>
          </w:p>
        </w:tc>
        <w:tc>
          <w:tcPr>
            <w:tcW w:w="2126" w:type="dxa"/>
          </w:tcPr>
          <w:p w:rsidR="001126AF" w:rsidRPr="00FA2B6D" w:rsidRDefault="000303AC" w:rsidP="000303A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konw.</w:t>
            </w:r>
          </w:p>
        </w:tc>
      </w:tr>
      <w:tr w:rsidR="000303AC" w:rsidRPr="00FA2B6D" w:rsidTr="363C2CC4">
        <w:tc>
          <w:tcPr>
            <w:tcW w:w="1985" w:type="dxa"/>
          </w:tcPr>
          <w:p w:rsidR="000303AC" w:rsidRPr="00FA2B6D" w:rsidRDefault="000303AC" w:rsidP="00B7123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0303AC" w:rsidRPr="00FA2B6D" w:rsidRDefault="727FAD53" w:rsidP="363C2C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63C2CC4">
              <w:rPr>
                <w:rFonts w:ascii="Corbel" w:hAnsi="Corbel"/>
                <w:b w:val="0"/>
                <w:smallCaps w:val="0"/>
              </w:rPr>
              <w:t>Zaliczenie z oceną</w:t>
            </w:r>
            <w:r w:rsidR="000303AC" w:rsidRPr="363C2CC4">
              <w:rPr>
                <w:rFonts w:ascii="Corbel" w:hAnsi="Corbel"/>
                <w:b w:val="0"/>
                <w:smallCaps w:val="0"/>
              </w:rPr>
              <w:t xml:space="preserve"> obserwacja w trakcie zajęć</w:t>
            </w:r>
          </w:p>
        </w:tc>
        <w:tc>
          <w:tcPr>
            <w:tcW w:w="2126" w:type="dxa"/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</w:tcPr>
          <w:p w:rsidR="000303AC" w:rsidRPr="00FA2B6D" w:rsidRDefault="000303AC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0303AC" w:rsidRDefault="4526C792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</w:tcPr>
          <w:p w:rsidR="000303AC" w:rsidRPr="00FA2B6D" w:rsidRDefault="000303AC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0303AC" w:rsidRDefault="0FDDC75E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</w:tcPr>
          <w:p w:rsidR="000303AC" w:rsidRPr="00FA2B6D" w:rsidRDefault="000303AC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0303AC" w:rsidRDefault="000303AC" w:rsidP="1A788830">
            <w:pPr>
              <w:rPr>
                <w:sz w:val="28"/>
                <w:szCs w:val="28"/>
              </w:rPr>
            </w:pPr>
            <w:r w:rsidRPr="1A788830">
              <w:rPr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295A5CE1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3E1A1EB3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253DDCDB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4E24B73C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A60DA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7DCCB67B" w:rsidP="363C2CC4">
            <w:pPr>
              <w:rPr>
                <w:sz w:val="28"/>
                <w:szCs w:val="28"/>
              </w:rPr>
            </w:pPr>
            <w:r w:rsidRPr="363C2CC4">
              <w:rPr>
                <w:rFonts w:ascii="Corbel" w:hAnsi="Corbel"/>
              </w:rPr>
              <w:t>Zaliczenie z oceną</w:t>
            </w:r>
            <w:r w:rsidR="000303AC" w:rsidRPr="363C2CC4">
              <w:rPr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  <w:tr w:rsidR="000303AC" w:rsidRPr="00FA2B6D" w:rsidTr="363C2CC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Pr="00FA2B6D" w:rsidRDefault="000303AC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E8CA51D" w:rsidP="363C2CC4">
            <w:r w:rsidRPr="363C2CC4">
              <w:rPr>
                <w:rFonts w:ascii="Corbel" w:hAnsi="Corbel"/>
              </w:rPr>
              <w:t>Zaliczenie z oceną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03AC" w:rsidRDefault="000303AC" w:rsidP="000303AC">
            <w:pPr>
              <w:jc w:val="center"/>
            </w:pPr>
            <w:r w:rsidRPr="009B3D6A">
              <w:t>konw.</w:t>
            </w:r>
          </w:p>
        </w:tc>
      </w:tr>
    </w:tbl>
    <w:p w:rsidR="00923D7D" w:rsidRPr="00FA2B6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07B2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4.2 </w:t>
      </w:r>
      <w:r w:rsidR="0085747A" w:rsidRPr="00707B20">
        <w:rPr>
          <w:rFonts w:ascii="Corbel" w:hAnsi="Corbel"/>
          <w:smallCaps w:val="0"/>
          <w:szCs w:val="24"/>
        </w:rPr>
        <w:t>Warunki zaliczenia przedmiotu (kryteria oceniania)</w:t>
      </w:r>
    </w:p>
    <w:p w:rsidR="0041581B" w:rsidRPr="00FA2B6D" w:rsidRDefault="0041581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41581B" w:rsidRPr="00FA2B6D" w:rsidTr="7C3CF193">
        <w:tc>
          <w:tcPr>
            <w:tcW w:w="9670" w:type="dxa"/>
          </w:tcPr>
          <w:p w:rsidR="00A66917" w:rsidRDefault="00A66917" w:rsidP="00A66917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b w:val="0"/>
                <w:color w:val="000000" w:themeColor="text1"/>
              </w:rPr>
            </w:pP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Warunkiem zaliczenia jest uzyskanie pozytywnej oceny. Zaliczenie ma formę pisemna lub ustną i polega na odpowiedzi na zadane pytania. Forma pisemna – pytania testowe, otwarte oraz problemy do rozwiązania. Forma ustna – 3 pytania zładowane przez egzaminatora.   </w:t>
            </w:r>
            <w:r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lastRenderedPageBreak/>
              <w:t xml:space="preserve">Kryteria oceniania: aktualny stan prawny, kompletność odpowiedzi, poprawna terminologia, właściwe zastosowanie uzyskanej wiedzy. </w:t>
            </w:r>
          </w:p>
          <w:p w:rsidR="0041581B" w:rsidRPr="00FA2B6D" w:rsidRDefault="08ED0A4C" w:rsidP="0022705D">
            <w:pPr>
              <w:pStyle w:val="Punktygwne"/>
              <w:spacing w:before="0" w:after="0"/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7C3CF193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SKALA OCEN: </w:t>
            </w:r>
            <w:r w:rsidR="461E5C0D" w:rsidRPr="7C3CF193">
              <w:rPr>
                <w:rFonts w:ascii="Corbel" w:eastAsia="Corbel" w:hAnsi="Corbel" w:cs="Corbel"/>
                <w:b w:val="0"/>
                <w:color w:val="000000" w:themeColor="text1"/>
              </w:rPr>
              <w:t>5,0</w:t>
            </w:r>
            <w:r w:rsidRPr="7C3CF193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 – </w:t>
            </w:r>
            <w:r w:rsidR="0022705D" w:rsidRPr="7C3CF19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powyżej </w:t>
            </w:r>
            <w:r w:rsidRPr="7C3CF193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90%, </w:t>
            </w:r>
            <w:r w:rsidR="461E5C0D" w:rsidRPr="7C3CF193">
              <w:rPr>
                <w:rFonts w:ascii="Corbel" w:eastAsia="Corbel" w:hAnsi="Corbel" w:cs="Corbel"/>
                <w:b w:val="0"/>
                <w:color w:val="000000" w:themeColor="text1"/>
              </w:rPr>
              <w:t>4,5</w:t>
            </w:r>
            <w:r w:rsidRPr="7C3CF193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 – 81 – 89%, </w:t>
            </w:r>
            <w:r w:rsidR="461E5C0D" w:rsidRPr="7C3CF193">
              <w:rPr>
                <w:rFonts w:ascii="Corbel" w:eastAsia="Corbel" w:hAnsi="Corbel" w:cs="Corbel"/>
                <w:b w:val="0"/>
                <w:color w:val="000000" w:themeColor="text1"/>
              </w:rPr>
              <w:t>4,0</w:t>
            </w:r>
            <w:r w:rsidRPr="7C3CF193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– 70 – 80%, </w:t>
            </w:r>
            <w:r w:rsidR="461E5C0D" w:rsidRPr="7C3CF193">
              <w:rPr>
                <w:rFonts w:ascii="Corbel" w:eastAsia="Corbel" w:hAnsi="Corbel" w:cs="Corbel"/>
                <w:b w:val="0"/>
                <w:color w:val="000000" w:themeColor="text1"/>
              </w:rPr>
              <w:t>3,5</w:t>
            </w:r>
            <w:r w:rsidRPr="7C3CF193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 – 61 -69%, </w:t>
            </w:r>
            <w:r w:rsidR="461E5C0D" w:rsidRPr="7C3CF193">
              <w:rPr>
                <w:rFonts w:ascii="Corbel" w:eastAsia="Corbel" w:hAnsi="Corbel" w:cs="Corbel"/>
                <w:b w:val="0"/>
                <w:color w:val="000000" w:themeColor="text1"/>
              </w:rPr>
              <w:t>3,0</w:t>
            </w:r>
            <w:r w:rsidRPr="7C3CF193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 – 50 – 60%, </w:t>
            </w:r>
            <w:r w:rsidR="461E5C0D" w:rsidRPr="7C3CF193">
              <w:rPr>
                <w:rFonts w:ascii="Corbel" w:eastAsia="Corbel" w:hAnsi="Corbel" w:cs="Corbel"/>
                <w:b w:val="0"/>
                <w:color w:val="000000" w:themeColor="text1"/>
              </w:rPr>
              <w:t xml:space="preserve">2,0- </w:t>
            </w:r>
            <w:r w:rsidR="0022705D" w:rsidRPr="7C3CF193">
              <w:rPr>
                <w:rFonts w:ascii="Corbel" w:eastAsia="Corbel" w:hAnsi="Corbel" w:cs="Corbel"/>
                <w:b w:val="0"/>
                <w:smallCaps w:val="0"/>
                <w:color w:val="000000" w:themeColor="text1"/>
              </w:rPr>
              <w:t xml:space="preserve">poniżej </w:t>
            </w:r>
            <w:r w:rsidRPr="7C3CF193">
              <w:rPr>
                <w:rFonts w:ascii="Corbel" w:eastAsia="Corbel" w:hAnsi="Corbel" w:cs="Corbel"/>
                <w:b w:val="0"/>
                <w:color w:val="000000" w:themeColor="text1"/>
              </w:rPr>
              <w:t>50 %</w:t>
            </w:r>
          </w:p>
        </w:tc>
      </w:tr>
    </w:tbl>
    <w:p w:rsidR="00923D7D" w:rsidRPr="00FA2B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707B2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5. </w:t>
      </w:r>
      <w:r w:rsidR="00C61DC5" w:rsidRPr="00707B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FA2B6D" w:rsidTr="7C3CF193">
        <w:tc>
          <w:tcPr>
            <w:tcW w:w="4962" w:type="dxa"/>
            <w:vAlign w:val="center"/>
          </w:tcPr>
          <w:p w:rsidR="0085747A" w:rsidRPr="00FA2B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ktywnoś</w:t>
            </w:r>
            <w:r w:rsidRPr="00FA2B6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A2B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iczba godzin</w:t>
            </w:r>
            <w:r w:rsidRPr="00FA2B6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6A6B6B" w:rsidRPr="00FA2B6D" w:rsidTr="7C3CF193">
        <w:tc>
          <w:tcPr>
            <w:tcW w:w="4962" w:type="dxa"/>
          </w:tcPr>
          <w:p w:rsidR="006A6B6B" w:rsidRPr="00FA2B6D" w:rsidRDefault="5CAEEE01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C3CF193">
              <w:rPr>
                <w:rFonts w:ascii="Corbel" w:hAnsi="Corbel"/>
                <w:sz w:val="24"/>
                <w:szCs w:val="24"/>
              </w:rPr>
              <w:t>Godziny z</w:t>
            </w:r>
            <w:r w:rsidR="26602B0B" w:rsidRPr="7C3CF193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7C3CF19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6A6B6B" w:rsidRPr="00FA2B6D" w:rsidRDefault="00954244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6A6B6B" w:rsidRPr="00FA2B6D" w:rsidRDefault="006A6B6B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6A6B6B" w:rsidRPr="00FA2B6D" w:rsidTr="7C3CF193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A6B6B" w:rsidRPr="00FA2B6D" w:rsidRDefault="002864EF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A6B6B" w:rsidRPr="00FA2B6D" w:rsidTr="7C3CF193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6A6B6B" w:rsidRPr="00FA2B6D" w:rsidRDefault="002F30E6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6A6B6B" w:rsidRPr="00FA2B6D" w:rsidTr="7C3CF193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A6B6B" w:rsidRPr="00FA2B6D" w:rsidRDefault="002864EF" w:rsidP="002864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A6B6B" w:rsidRPr="00FA2B6D" w:rsidTr="7C3CF193">
        <w:tc>
          <w:tcPr>
            <w:tcW w:w="4962" w:type="dxa"/>
          </w:tcPr>
          <w:p w:rsidR="006A6B6B" w:rsidRPr="00FA2B6D" w:rsidRDefault="006A6B6B" w:rsidP="00CC4B02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FA2B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2B6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2B6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FA2B6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07B20" w:rsidRDefault="0071620A" w:rsidP="1A788830">
      <w:pPr>
        <w:pStyle w:val="Punktygwne"/>
        <w:spacing w:before="0" w:after="0"/>
        <w:rPr>
          <w:rFonts w:ascii="Corbel" w:hAnsi="Corbel"/>
          <w:smallCaps w:val="0"/>
        </w:rPr>
      </w:pPr>
      <w:r w:rsidRPr="1A788830">
        <w:rPr>
          <w:rFonts w:ascii="Corbel" w:hAnsi="Corbel"/>
          <w:smallCaps w:val="0"/>
        </w:rPr>
        <w:t xml:space="preserve">6. </w:t>
      </w:r>
      <w:r w:rsidR="0085747A" w:rsidRPr="1A788830">
        <w:rPr>
          <w:rFonts w:ascii="Corbel" w:hAnsi="Corbel"/>
          <w:smallCaps w:val="0"/>
        </w:rPr>
        <w:t>PRAKTYKI ZAWODOWE W RAMACH PRZEDMIOTU</w:t>
      </w:r>
    </w:p>
    <w:p w:rsidR="0085747A" w:rsidRPr="00FA2B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FA2B6D" w:rsidTr="1A788830">
        <w:trPr>
          <w:trHeight w:val="397"/>
        </w:trPr>
        <w:tc>
          <w:tcPr>
            <w:tcW w:w="3544" w:type="dxa"/>
          </w:tcPr>
          <w:p w:rsidR="0085747A" w:rsidRPr="00FA2B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A2B6D" w:rsidRDefault="733C7484" w:rsidP="1A7888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A788830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FA2B6D" w:rsidTr="1A788830">
        <w:trPr>
          <w:trHeight w:val="397"/>
        </w:trPr>
        <w:tc>
          <w:tcPr>
            <w:tcW w:w="3544" w:type="dxa"/>
          </w:tcPr>
          <w:p w:rsidR="0085747A" w:rsidRPr="00FA2B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A2B6D" w:rsidRDefault="532B08C6" w:rsidP="1A78883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A788830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="003E1941" w:rsidRPr="00FA2B6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07B20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7. </w:t>
      </w:r>
      <w:r w:rsidR="0085747A" w:rsidRPr="00707B20">
        <w:rPr>
          <w:rFonts w:ascii="Corbel" w:hAnsi="Corbel"/>
          <w:smallCaps w:val="0"/>
          <w:szCs w:val="24"/>
        </w:rPr>
        <w:t>LITERATURA</w:t>
      </w:r>
    </w:p>
    <w:p w:rsidR="0085747A" w:rsidRPr="00FA2B6D" w:rsidRDefault="0085747A" w:rsidP="00707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670380" w:rsidRPr="00FA2B6D" w:rsidTr="7C3CF193">
        <w:trPr>
          <w:trHeight w:val="397"/>
        </w:trPr>
        <w:tc>
          <w:tcPr>
            <w:tcW w:w="7513" w:type="dxa"/>
          </w:tcPr>
          <w:p w:rsidR="00707B20" w:rsidRPr="00FA2B6D" w:rsidRDefault="00670380" w:rsidP="1A78883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1A788830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1A788830" w:rsidRDefault="1A788830" w:rsidP="1A78883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:rsidR="00670380" w:rsidRPr="00FA2B6D" w:rsidRDefault="00670380" w:rsidP="0067038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J. Stelina, 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Prawo urzędnicze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, C. H. Beck, Warszawa 2017</w:t>
            </w:r>
          </w:p>
          <w:p w:rsidR="00F74618" w:rsidRPr="00FA2B6D" w:rsidRDefault="006A221A" w:rsidP="00F7461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M. Niziołek, D. Sześciło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F74618"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Zarządzanie zasobami ludzkimi w administracji publicznej</w:t>
            </w:r>
            <w:r w:rsidR="00F74618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w: Dawid Sześciło (red.), </w:t>
            </w:r>
            <w:r w:rsidR="00F74618"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Administracja i zarządzanie publiczne. Nauka o współczesnej administracji</w:t>
            </w:r>
            <w:r w:rsidR="00F74618" w:rsidRPr="00FA2B6D">
              <w:rPr>
                <w:rFonts w:ascii="Corbel" w:hAnsi="Corbel"/>
                <w:b w:val="0"/>
                <w:smallCaps w:val="0"/>
                <w:szCs w:val="24"/>
              </w:rPr>
              <w:t>, Stowarzyszenie Absolwentów Wydziału Prawa i Administracji UW, 2014</w:t>
            </w:r>
          </w:p>
          <w:p w:rsidR="00AA390B" w:rsidRPr="00AA390B" w:rsidRDefault="6DBAAD38" w:rsidP="1A788830">
            <w:pPr>
              <w:pStyle w:val="Punktygwne"/>
              <w:spacing w:after="0"/>
              <w:jc w:val="both"/>
              <w:rPr>
                <w:rFonts w:ascii="Corbel" w:hAnsi="Corbel"/>
                <w:bCs/>
                <w:smallCaps w:val="0"/>
              </w:rPr>
            </w:pPr>
            <w:r w:rsidRPr="1A78883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00AA390B" w:rsidRPr="00AA390B" w:rsidRDefault="64A706CA" w:rsidP="7C3CF19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C3CF193">
              <w:rPr>
                <w:rFonts w:ascii="Corbel" w:hAnsi="Corbel"/>
                <w:b w:val="0"/>
                <w:smallCaps w:val="0"/>
              </w:rPr>
              <w:t>1.</w:t>
            </w:r>
            <w:r w:rsidR="663AA5FA" w:rsidRPr="7C3CF193">
              <w:rPr>
                <w:rFonts w:ascii="Corbel" w:hAnsi="Corbel"/>
                <w:b w:val="0"/>
                <w:smallCaps w:val="0"/>
              </w:rPr>
              <w:t>T. Górzyńska</w:t>
            </w:r>
            <w:r w:rsidR="663AA5FA" w:rsidRPr="7C3CF193">
              <w:rPr>
                <w:rFonts w:ascii="Corbel" w:hAnsi="Corbel"/>
                <w:b w:val="0"/>
                <w:i/>
                <w:iCs/>
                <w:smallCaps w:val="0"/>
              </w:rPr>
              <w:t>, Polskie prawo urzędnicze – kryzys tożsamości</w:t>
            </w:r>
            <w:r w:rsidR="663AA5FA" w:rsidRPr="7C3CF193">
              <w:rPr>
                <w:rFonts w:ascii="Corbel" w:hAnsi="Corbel"/>
                <w:b w:val="0"/>
                <w:smallCaps w:val="0"/>
              </w:rPr>
              <w:t>?, C. H. Beck, Warszawa 2016</w:t>
            </w:r>
          </w:p>
          <w:p w:rsidR="00917691" w:rsidRDefault="006D4F52" w:rsidP="0091769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 xml:space="preserve">S. Płażek, </w:t>
            </w:r>
            <w:r w:rsidR="00AA390B" w:rsidRPr="009503C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Nabory i konkursy w służbie publicznej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>, Wolters Kluwer, Warszawa 2017</w:t>
            </w:r>
          </w:p>
          <w:p w:rsidR="00AA390B" w:rsidRPr="00AA390B" w:rsidRDefault="00917691" w:rsidP="00AA390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3. </w:t>
            </w:r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I.Marzec, J. Strużyna</w:t>
            </w:r>
            <w:r w:rsidRPr="00C92399">
              <w:rPr>
                <w:rFonts w:ascii="Corbel" w:hAnsi="Corbel" w:cs="Calibri,Bold"/>
                <w:b w:val="0"/>
                <w:bCs/>
                <w:i/>
                <w:smallCaps w:val="0"/>
                <w:color w:val="000000" w:themeColor="text1"/>
                <w:szCs w:val="24"/>
              </w:rPr>
              <w:t>Zarządzanie zasobami ludzkimi w organizacjach Publicznych</w:t>
            </w:r>
            <w:r w:rsidRPr="00C92399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[w:] Zarządzanie publiczne Perspektywa teorii i praktyki Red. A. Frączkiewicz-Wronka, M.Ćwiklicki,</w:t>
            </w:r>
            <w:r w:rsidR="00882061" w:rsidRPr="00882061">
              <w:rPr>
                <w:rFonts w:ascii="Corbel" w:hAnsi="Corbel" w:cs="Arial"/>
                <w:b w:val="0"/>
                <w:smallCaps w:val="0"/>
                <w:color w:val="252525"/>
                <w:szCs w:val="24"/>
                <w:shd w:val="clear" w:color="auto" w:fill="FFFFFF"/>
              </w:rPr>
              <w:t>Wydawnictwo Uniwersytetu Ekonomicznego w Katowicach</w:t>
            </w:r>
            <w:r w:rsidR="00882061">
              <w:rPr>
                <w:rFonts w:ascii="Corbel" w:hAnsi="Corbel" w:cs="Arial"/>
                <w:b w:val="0"/>
                <w:smallCaps w:val="0"/>
                <w:color w:val="252525"/>
                <w:szCs w:val="24"/>
                <w:shd w:val="clear" w:color="auto" w:fill="FFFFFF"/>
              </w:rPr>
              <w:t xml:space="preserve">, </w:t>
            </w:r>
            <w:r w:rsidR="00882061" w:rsidRPr="00882061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>Katowice</w:t>
            </w:r>
            <w:r w:rsidR="00882061">
              <w:rPr>
                <w:rFonts w:ascii="Corbel" w:hAnsi="Corbel" w:cs="Calibri,Bold"/>
                <w:b w:val="0"/>
                <w:bCs/>
                <w:smallCaps w:val="0"/>
                <w:color w:val="000000" w:themeColor="text1"/>
                <w:szCs w:val="24"/>
              </w:rPr>
              <w:t xml:space="preserve"> 2023</w:t>
            </w:r>
          </w:p>
          <w:p w:rsidR="00AA390B" w:rsidRPr="00AA390B" w:rsidRDefault="64A706CA" w:rsidP="7C3CF193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7C3CF193">
              <w:rPr>
                <w:rFonts w:ascii="Corbel" w:hAnsi="Corbel"/>
                <w:b w:val="0"/>
                <w:smallCaps w:val="0"/>
              </w:rPr>
              <w:t>4.</w:t>
            </w:r>
            <w:r w:rsidR="663AA5FA" w:rsidRPr="7C3CF193">
              <w:rPr>
                <w:rFonts w:ascii="Corbel" w:hAnsi="Corbel"/>
                <w:b w:val="0"/>
                <w:smallCaps w:val="0"/>
              </w:rPr>
              <w:t xml:space="preserve">I.  Bogucka, T.  Pietrzykowski, </w:t>
            </w:r>
            <w:r w:rsidR="663AA5FA" w:rsidRPr="7C3CF193">
              <w:rPr>
                <w:rFonts w:ascii="Corbel" w:hAnsi="Corbel"/>
                <w:b w:val="0"/>
                <w:i/>
                <w:iCs/>
                <w:smallCaps w:val="0"/>
              </w:rPr>
              <w:t>Etyka w administracji publicznej</w:t>
            </w:r>
            <w:r w:rsidR="663AA5FA" w:rsidRPr="7C3CF193">
              <w:rPr>
                <w:rFonts w:ascii="Corbel" w:hAnsi="Corbel"/>
                <w:b w:val="0"/>
                <w:smallCaps w:val="0"/>
              </w:rPr>
              <w:t>, Wolters Kluwer, Warszawa 2015</w:t>
            </w:r>
          </w:p>
          <w:p w:rsidR="00AA390B" w:rsidRPr="00AA390B" w:rsidRDefault="00917691" w:rsidP="00AA390B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 xml:space="preserve">M. Sidor-Rządkowska, </w:t>
            </w:r>
            <w:r w:rsidR="00AA390B" w:rsidRPr="009503C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Zarządzanie zasobami ludzkimi w administracji publicznej: ocena i rozwój członków korpusu służby cywilnej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 xml:space="preserve">, Warszawa 2013 </w:t>
            </w:r>
          </w:p>
          <w:p w:rsidR="0018511A" w:rsidRPr="00CD0B7F" w:rsidRDefault="00917691" w:rsidP="00AA3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="006D4F52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AA390B" w:rsidRPr="00AA390B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r w:rsidR="00AA390B" w:rsidRPr="00CD0B7F">
              <w:rPr>
                <w:rFonts w:ascii="Corbel" w:hAnsi="Corbel"/>
                <w:b w:val="0"/>
                <w:smallCaps w:val="0"/>
                <w:szCs w:val="24"/>
              </w:rPr>
              <w:t>Dubowik, Ł. Pi</w:t>
            </w:r>
            <w:r w:rsidR="006D4F52" w:rsidRPr="00CD0B7F">
              <w:rPr>
                <w:rFonts w:ascii="Corbel" w:hAnsi="Corbel"/>
                <w:b w:val="0"/>
                <w:smallCaps w:val="0"/>
                <w:szCs w:val="24"/>
              </w:rPr>
              <w:t xml:space="preserve">sarczyk, </w:t>
            </w:r>
            <w:r w:rsidR="006D4F52" w:rsidRPr="009503C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urzędnicze</w:t>
            </w:r>
            <w:r w:rsidR="006D4F52" w:rsidRPr="00CD0B7F">
              <w:rPr>
                <w:rFonts w:ascii="Corbel" w:hAnsi="Corbel"/>
                <w:b w:val="0"/>
                <w:smallCaps w:val="0"/>
                <w:szCs w:val="24"/>
              </w:rPr>
              <w:t>, Lex</w:t>
            </w:r>
            <w:r w:rsidR="00AA390B" w:rsidRPr="00CD0B7F">
              <w:rPr>
                <w:rFonts w:ascii="Corbel" w:hAnsi="Corbel"/>
                <w:b w:val="0"/>
                <w:smallCaps w:val="0"/>
                <w:szCs w:val="24"/>
              </w:rPr>
              <w:t xml:space="preserve"> Wolters Kluwer business, Warszawa 2011</w:t>
            </w:r>
          </w:p>
          <w:p w:rsidR="00917691" w:rsidRDefault="00917691" w:rsidP="00917691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</w:pPr>
            <w:r w:rsidRPr="00CD0B7F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CD0B7F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 P. Czarnecki, A. Reda-Ciszewska, B. Surdykowska, </w:t>
            </w:r>
            <w:r w:rsidRPr="009503C1">
              <w:rPr>
                <w:rFonts w:ascii="Corbel" w:hAnsi="Corbel" w:cs="Arial"/>
                <w:b w:val="0"/>
                <w:i/>
                <w:iCs/>
                <w:smallCaps w:val="0"/>
                <w:color w:val="06022E"/>
                <w:szCs w:val="24"/>
                <w:shd w:val="clear" w:color="auto" w:fill="FFFFFF"/>
              </w:rPr>
              <w:t>Zatrudnianie pracowników samorządowych</w:t>
            </w:r>
            <w:r w:rsidRPr="00CD0B7F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, </w:t>
            </w:r>
            <w:r w:rsidRPr="00CD0B7F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 w:rsidRPr="00CD0B7F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>, Warszawa 2020.</w:t>
            </w:r>
          </w:p>
          <w:p w:rsidR="00B21DE1" w:rsidRPr="00CD0B7F" w:rsidRDefault="00B21DE1" w:rsidP="00917691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</w:pPr>
          </w:p>
          <w:p w:rsidR="00CD0B7F" w:rsidRPr="00CD0B7F" w:rsidRDefault="00CD0B7F" w:rsidP="00917691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color w:val="000000" w:themeColor="text1"/>
                <w:szCs w:val="24"/>
                <w:lang w:eastAsia="pl-PL"/>
              </w:rPr>
            </w:pPr>
            <w:r w:rsidRPr="00CD0B7F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8. </w:t>
            </w:r>
            <w:r w:rsidR="009503C1">
              <w:rPr>
                <w:rFonts w:ascii="Corbel" w:hAnsi="Corbel" w:cs="Arial"/>
                <w:b w:val="0"/>
                <w:smallCaps w:val="0"/>
                <w:color w:val="06022E"/>
                <w:szCs w:val="24"/>
                <w:shd w:val="clear" w:color="auto" w:fill="FFFFFF"/>
              </w:rPr>
              <w:t xml:space="preserve">A. Łukaszuk, </w:t>
            </w:r>
            <w:hyperlink r:id="rId8" w:history="1">
              <w:r w:rsidRPr="009503C1">
                <w:rPr>
                  <w:rFonts w:ascii="Corbel" w:eastAsia="Times New Roman" w:hAnsi="Corbel"/>
                  <w:b w:val="0"/>
                  <w:i/>
                  <w:iCs/>
                  <w:smallCaps w:val="0"/>
                  <w:color w:val="000000" w:themeColor="text1"/>
                  <w:szCs w:val="24"/>
                  <w:lang w:eastAsia="pl-PL"/>
                </w:rPr>
                <w:t>Problematyka kompetencji cyfrowych kadr administracji publicznej jako istotnego czynnika procesu transformacji cyfrowej jednostek samorządu terytorialnego w Polsce</w:t>
              </w:r>
              <w:r w:rsidRPr="00CD0B7F">
                <w:rPr>
                  <w:rFonts w:ascii="Corbel" w:eastAsia="Times New Roman" w:hAnsi="Corbel"/>
                  <w:b w:val="0"/>
                  <w:smallCaps w:val="0"/>
                  <w:color w:val="000000" w:themeColor="text1"/>
                  <w:szCs w:val="24"/>
                  <w:lang w:eastAsia="pl-PL"/>
                </w:rPr>
                <w:t>, Studia Prawnoustrojowe,</w:t>
              </w:r>
              <w:r w:rsidRPr="00CD0B7F">
                <w:rPr>
                  <w:rFonts w:ascii="Corbel" w:hAnsi="Corbel" w:cs="Arial"/>
                  <w:b w:val="0"/>
                  <w:smallCaps w:val="0"/>
                  <w:color w:val="212529"/>
                  <w:szCs w:val="24"/>
                  <w:shd w:val="clear" w:color="auto" w:fill="FFFFFF"/>
                </w:rPr>
                <w:t xml:space="preserve"> Wydawnictwo Uniwersytetu Warmińsko-Mazurskiego w Olsztynie</w:t>
              </w:r>
              <w:r w:rsidRPr="00CD0B7F">
                <w:rPr>
                  <w:rFonts w:ascii="Corbel" w:eastAsia="Times New Roman" w:hAnsi="Corbel"/>
                  <w:b w:val="0"/>
                  <w:smallCaps w:val="0"/>
                  <w:color w:val="000000" w:themeColor="text1"/>
                  <w:szCs w:val="24"/>
                  <w:lang w:eastAsia="pl-PL"/>
                </w:rPr>
                <w:t xml:space="preserve"> 2022</w:t>
              </w:r>
            </w:hyperlink>
          </w:p>
          <w:p w:rsidR="00CD0B7F" w:rsidRPr="00C92399" w:rsidRDefault="00CD0B7F" w:rsidP="0091769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17691" w:rsidRPr="00FA2B6D" w:rsidRDefault="00917691" w:rsidP="00AA39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FA2B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A2B6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2B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B80" w:rsidRDefault="00781B80" w:rsidP="00C16ABF">
      <w:pPr>
        <w:spacing w:after="0" w:line="240" w:lineRule="auto"/>
      </w:pPr>
      <w:r>
        <w:separator/>
      </w:r>
    </w:p>
  </w:endnote>
  <w:endnote w:type="continuationSeparator" w:id="1">
    <w:p w:rsidR="00781B80" w:rsidRDefault="00781B8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B80" w:rsidRDefault="00781B80" w:rsidP="00C16ABF">
      <w:pPr>
        <w:spacing w:after="0" w:line="240" w:lineRule="auto"/>
      </w:pPr>
      <w:r>
        <w:separator/>
      </w:r>
    </w:p>
  </w:footnote>
  <w:footnote w:type="continuationSeparator" w:id="1">
    <w:p w:rsidR="00781B80" w:rsidRDefault="00781B80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535004"/>
    <w:multiLevelType w:val="hybridMultilevel"/>
    <w:tmpl w:val="C87E235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FC560A"/>
    <w:multiLevelType w:val="hybridMultilevel"/>
    <w:tmpl w:val="1F08CD34"/>
    <w:lvl w:ilvl="0" w:tplc="A946940A">
      <w:start w:val="1"/>
      <w:numFmt w:val="bullet"/>
      <w:lvlText w:val=""/>
      <w:lvlJc w:val="left"/>
      <w:pPr>
        <w:ind w:left="885" w:hanging="360"/>
      </w:pPr>
      <w:rPr>
        <w:rFonts w:ascii="Wingdings" w:hAnsi="Wingdings" w:hint="default"/>
      </w:rPr>
    </w:lvl>
    <w:lvl w:ilvl="1" w:tplc="B3AEBD94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558EC4E2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8D824528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A6AE149A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9FBC6300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7F76744A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BC6E4076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7FAC697A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0"/>
  </w:num>
  <w:num w:numId="8">
    <w:abstractNumId w:val="5"/>
  </w:num>
  <w:num w:numId="9">
    <w:abstractNumId w:val="0"/>
  </w:num>
  <w:num w:numId="10">
    <w:abstractNumId w:val="9"/>
  </w:num>
  <w:num w:numId="11">
    <w:abstractNumId w:val="7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191"/>
    <w:rsid w:val="00022ECE"/>
    <w:rsid w:val="00025312"/>
    <w:rsid w:val="000259AA"/>
    <w:rsid w:val="000303AC"/>
    <w:rsid w:val="00042A51"/>
    <w:rsid w:val="00042D2E"/>
    <w:rsid w:val="00044C82"/>
    <w:rsid w:val="00065178"/>
    <w:rsid w:val="00070ED6"/>
    <w:rsid w:val="00071185"/>
    <w:rsid w:val="00072725"/>
    <w:rsid w:val="000742DC"/>
    <w:rsid w:val="00076A28"/>
    <w:rsid w:val="00084C12"/>
    <w:rsid w:val="0009462C"/>
    <w:rsid w:val="00094B12"/>
    <w:rsid w:val="00096638"/>
    <w:rsid w:val="00096C46"/>
    <w:rsid w:val="000A296F"/>
    <w:rsid w:val="000A2A28"/>
    <w:rsid w:val="000B05E6"/>
    <w:rsid w:val="000B192D"/>
    <w:rsid w:val="000B1A6A"/>
    <w:rsid w:val="000B28EE"/>
    <w:rsid w:val="000B3E37"/>
    <w:rsid w:val="000B72AE"/>
    <w:rsid w:val="000C168D"/>
    <w:rsid w:val="000C218C"/>
    <w:rsid w:val="000C7DBA"/>
    <w:rsid w:val="000D04B0"/>
    <w:rsid w:val="000D0DE4"/>
    <w:rsid w:val="000F1C57"/>
    <w:rsid w:val="000F5615"/>
    <w:rsid w:val="000F7258"/>
    <w:rsid w:val="00107DAB"/>
    <w:rsid w:val="001126AF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5B0"/>
    <w:rsid w:val="00166A03"/>
    <w:rsid w:val="001709EA"/>
    <w:rsid w:val="00170CBB"/>
    <w:rsid w:val="001718A7"/>
    <w:rsid w:val="001737CF"/>
    <w:rsid w:val="00176083"/>
    <w:rsid w:val="0018511A"/>
    <w:rsid w:val="00192F37"/>
    <w:rsid w:val="001A70D2"/>
    <w:rsid w:val="001B3A34"/>
    <w:rsid w:val="001B3EDD"/>
    <w:rsid w:val="001D5E8A"/>
    <w:rsid w:val="001D657B"/>
    <w:rsid w:val="001D748C"/>
    <w:rsid w:val="001D7B54"/>
    <w:rsid w:val="001E0209"/>
    <w:rsid w:val="001E2B80"/>
    <w:rsid w:val="001F1518"/>
    <w:rsid w:val="001F2CA2"/>
    <w:rsid w:val="002002ED"/>
    <w:rsid w:val="002035B0"/>
    <w:rsid w:val="0020541C"/>
    <w:rsid w:val="002054C5"/>
    <w:rsid w:val="002144C0"/>
    <w:rsid w:val="0022477D"/>
    <w:rsid w:val="0022705D"/>
    <w:rsid w:val="002278A9"/>
    <w:rsid w:val="0023194A"/>
    <w:rsid w:val="002336F9"/>
    <w:rsid w:val="0024028F"/>
    <w:rsid w:val="00244ABC"/>
    <w:rsid w:val="002452C9"/>
    <w:rsid w:val="0025279C"/>
    <w:rsid w:val="00270AEE"/>
    <w:rsid w:val="00281FF2"/>
    <w:rsid w:val="002857DE"/>
    <w:rsid w:val="002860E3"/>
    <w:rsid w:val="002864EF"/>
    <w:rsid w:val="00291567"/>
    <w:rsid w:val="00297BA0"/>
    <w:rsid w:val="002A22BF"/>
    <w:rsid w:val="002A2389"/>
    <w:rsid w:val="002A5CE2"/>
    <w:rsid w:val="002A671D"/>
    <w:rsid w:val="002A7F12"/>
    <w:rsid w:val="002B4D55"/>
    <w:rsid w:val="002B5EA0"/>
    <w:rsid w:val="002B6119"/>
    <w:rsid w:val="002C1F06"/>
    <w:rsid w:val="002C41CF"/>
    <w:rsid w:val="002C4CCD"/>
    <w:rsid w:val="002D3375"/>
    <w:rsid w:val="002D73D4"/>
    <w:rsid w:val="002E5FD1"/>
    <w:rsid w:val="002F02A3"/>
    <w:rsid w:val="002F0C00"/>
    <w:rsid w:val="002F30E6"/>
    <w:rsid w:val="002F4ABE"/>
    <w:rsid w:val="003018BA"/>
    <w:rsid w:val="0030395F"/>
    <w:rsid w:val="003057EE"/>
    <w:rsid w:val="00305C92"/>
    <w:rsid w:val="00307553"/>
    <w:rsid w:val="00310C3D"/>
    <w:rsid w:val="003151C5"/>
    <w:rsid w:val="003343CF"/>
    <w:rsid w:val="00341558"/>
    <w:rsid w:val="00346FE9"/>
    <w:rsid w:val="0034759A"/>
    <w:rsid w:val="00350300"/>
    <w:rsid w:val="003503F6"/>
    <w:rsid w:val="00351880"/>
    <w:rsid w:val="003530DD"/>
    <w:rsid w:val="00363F78"/>
    <w:rsid w:val="00366B4A"/>
    <w:rsid w:val="00381FDF"/>
    <w:rsid w:val="003A0A5B"/>
    <w:rsid w:val="003A1176"/>
    <w:rsid w:val="003A6F49"/>
    <w:rsid w:val="003B14E3"/>
    <w:rsid w:val="003C0BAE"/>
    <w:rsid w:val="003C753A"/>
    <w:rsid w:val="003D108A"/>
    <w:rsid w:val="003D18A9"/>
    <w:rsid w:val="003D3E09"/>
    <w:rsid w:val="003D3F2F"/>
    <w:rsid w:val="003D6CE2"/>
    <w:rsid w:val="003D702B"/>
    <w:rsid w:val="003E1941"/>
    <w:rsid w:val="003E2FE6"/>
    <w:rsid w:val="003E49D5"/>
    <w:rsid w:val="003E616E"/>
    <w:rsid w:val="003F38C0"/>
    <w:rsid w:val="00414E3C"/>
    <w:rsid w:val="0041581B"/>
    <w:rsid w:val="0042076D"/>
    <w:rsid w:val="0042244A"/>
    <w:rsid w:val="0042745A"/>
    <w:rsid w:val="004305D4"/>
    <w:rsid w:val="00431D5C"/>
    <w:rsid w:val="00434300"/>
    <w:rsid w:val="004362C6"/>
    <w:rsid w:val="00437FA2"/>
    <w:rsid w:val="00445373"/>
    <w:rsid w:val="00445970"/>
    <w:rsid w:val="00461EFC"/>
    <w:rsid w:val="004620B6"/>
    <w:rsid w:val="004652C2"/>
    <w:rsid w:val="00470504"/>
    <w:rsid w:val="004706D1"/>
    <w:rsid w:val="00471326"/>
    <w:rsid w:val="0047598D"/>
    <w:rsid w:val="0048163D"/>
    <w:rsid w:val="004840FD"/>
    <w:rsid w:val="00485565"/>
    <w:rsid w:val="00490F7D"/>
    <w:rsid w:val="00491678"/>
    <w:rsid w:val="004968E2"/>
    <w:rsid w:val="004A2838"/>
    <w:rsid w:val="004A3EEA"/>
    <w:rsid w:val="004A4D1F"/>
    <w:rsid w:val="004C690A"/>
    <w:rsid w:val="004D43DF"/>
    <w:rsid w:val="004D5282"/>
    <w:rsid w:val="004E7B49"/>
    <w:rsid w:val="004F081A"/>
    <w:rsid w:val="004F1551"/>
    <w:rsid w:val="004F2BBF"/>
    <w:rsid w:val="004F55A3"/>
    <w:rsid w:val="0050496F"/>
    <w:rsid w:val="00512667"/>
    <w:rsid w:val="00513B6F"/>
    <w:rsid w:val="00517C63"/>
    <w:rsid w:val="00526BF9"/>
    <w:rsid w:val="0053578D"/>
    <w:rsid w:val="005363C4"/>
    <w:rsid w:val="00536BDE"/>
    <w:rsid w:val="00543ACC"/>
    <w:rsid w:val="0055054E"/>
    <w:rsid w:val="0056365B"/>
    <w:rsid w:val="005639F3"/>
    <w:rsid w:val="00564FF0"/>
    <w:rsid w:val="0056696D"/>
    <w:rsid w:val="00567FE4"/>
    <w:rsid w:val="00572785"/>
    <w:rsid w:val="00590EC0"/>
    <w:rsid w:val="0059484D"/>
    <w:rsid w:val="00594EDE"/>
    <w:rsid w:val="005A0855"/>
    <w:rsid w:val="005A3196"/>
    <w:rsid w:val="005A4DB1"/>
    <w:rsid w:val="005A5E6C"/>
    <w:rsid w:val="005B0E32"/>
    <w:rsid w:val="005B547F"/>
    <w:rsid w:val="005C080F"/>
    <w:rsid w:val="005C2366"/>
    <w:rsid w:val="005C55E5"/>
    <w:rsid w:val="005C696A"/>
    <w:rsid w:val="005D529D"/>
    <w:rsid w:val="005E643D"/>
    <w:rsid w:val="005E6E85"/>
    <w:rsid w:val="005F31D2"/>
    <w:rsid w:val="005F596F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5A0"/>
    <w:rsid w:val="00650C5F"/>
    <w:rsid w:val="00652B3A"/>
    <w:rsid w:val="00654934"/>
    <w:rsid w:val="006620D9"/>
    <w:rsid w:val="00670380"/>
    <w:rsid w:val="00671958"/>
    <w:rsid w:val="00675843"/>
    <w:rsid w:val="0069155F"/>
    <w:rsid w:val="00696477"/>
    <w:rsid w:val="006A221A"/>
    <w:rsid w:val="006A6B6B"/>
    <w:rsid w:val="006B3E62"/>
    <w:rsid w:val="006B6045"/>
    <w:rsid w:val="006D050F"/>
    <w:rsid w:val="006D4A69"/>
    <w:rsid w:val="006D4F52"/>
    <w:rsid w:val="006D6139"/>
    <w:rsid w:val="006E1C15"/>
    <w:rsid w:val="006E5D65"/>
    <w:rsid w:val="006E71D8"/>
    <w:rsid w:val="006F1282"/>
    <w:rsid w:val="006F1FBC"/>
    <w:rsid w:val="006F315E"/>
    <w:rsid w:val="006F31E2"/>
    <w:rsid w:val="006F3FDB"/>
    <w:rsid w:val="006F5C34"/>
    <w:rsid w:val="006F7D81"/>
    <w:rsid w:val="0070536A"/>
    <w:rsid w:val="00706544"/>
    <w:rsid w:val="007072BA"/>
    <w:rsid w:val="00707B20"/>
    <w:rsid w:val="00714C03"/>
    <w:rsid w:val="0071620A"/>
    <w:rsid w:val="00724677"/>
    <w:rsid w:val="00725459"/>
    <w:rsid w:val="00730478"/>
    <w:rsid w:val="007327BD"/>
    <w:rsid w:val="00734608"/>
    <w:rsid w:val="00745302"/>
    <w:rsid w:val="007461D6"/>
    <w:rsid w:val="00746EC8"/>
    <w:rsid w:val="00761AFC"/>
    <w:rsid w:val="00763BF1"/>
    <w:rsid w:val="00766FD4"/>
    <w:rsid w:val="00773F30"/>
    <w:rsid w:val="0078168C"/>
    <w:rsid w:val="00781B80"/>
    <w:rsid w:val="00787C2A"/>
    <w:rsid w:val="00790E27"/>
    <w:rsid w:val="007A4022"/>
    <w:rsid w:val="007A50F5"/>
    <w:rsid w:val="007A6E6E"/>
    <w:rsid w:val="007B338D"/>
    <w:rsid w:val="007B3412"/>
    <w:rsid w:val="007B60C7"/>
    <w:rsid w:val="007B6D83"/>
    <w:rsid w:val="007C3299"/>
    <w:rsid w:val="007C3BCC"/>
    <w:rsid w:val="007C4546"/>
    <w:rsid w:val="007D6E56"/>
    <w:rsid w:val="007F4155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65111"/>
    <w:rsid w:val="00872BC3"/>
    <w:rsid w:val="00882061"/>
    <w:rsid w:val="00884922"/>
    <w:rsid w:val="00884AE8"/>
    <w:rsid w:val="00885F64"/>
    <w:rsid w:val="008917F9"/>
    <w:rsid w:val="008A30AA"/>
    <w:rsid w:val="008A45F7"/>
    <w:rsid w:val="008B2A75"/>
    <w:rsid w:val="008C0CC0"/>
    <w:rsid w:val="008C19A9"/>
    <w:rsid w:val="008C379D"/>
    <w:rsid w:val="008C3F2C"/>
    <w:rsid w:val="008C5147"/>
    <w:rsid w:val="008C5359"/>
    <w:rsid w:val="008C5363"/>
    <w:rsid w:val="008D3DFB"/>
    <w:rsid w:val="008D5779"/>
    <w:rsid w:val="008E485E"/>
    <w:rsid w:val="008E64F4"/>
    <w:rsid w:val="008E6775"/>
    <w:rsid w:val="008F0097"/>
    <w:rsid w:val="008F12C9"/>
    <w:rsid w:val="008F6E29"/>
    <w:rsid w:val="009055D0"/>
    <w:rsid w:val="00916188"/>
    <w:rsid w:val="00917691"/>
    <w:rsid w:val="00923D7D"/>
    <w:rsid w:val="00930DF8"/>
    <w:rsid w:val="00936198"/>
    <w:rsid w:val="0094676A"/>
    <w:rsid w:val="009503C1"/>
    <w:rsid w:val="009508DF"/>
    <w:rsid w:val="00950DAC"/>
    <w:rsid w:val="00951E81"/>
    <w:rsid w:val="009521F5"/>
    <w:rsid w:val="00954244"/>
    <w:rsid w:val="00954A07"/>
    <w:rsid w:val="00955066"/>
    <w:rsid w:val="00971BD7"/>
    <w:rsid w:val="009825F8"/>
    <w:rsid w:val="009832B6"/>
    <w:rsid w:val="00985EC4"/>
    <w:rsid w:val="00993ED8"/>
    <w:rsid w:val="00997F14"/>
    <w:rsid w:val="009A0274"/>
    <w:rsid w:val="009A78D9"/>
    <w:rsid w:val="009B3E77"/>
    <w:rsid w:val="009B6BAE"/>
    <w:rsid w:val="009B6F73"/>
    <w:rsid w:val="009C3E31"/>
    <w:rsid w:val="009C54AE"/>
    <w:rsid w:val="009C61ED"/>
    <w:rsid w:val="009C6A57"/>
    <w:rsid w:val="009C788E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0ACB"/>
    <w:rsid w:val="00A43BF6"/>
    <w:rsid w:val="00A53FA5"/>
    <w:rsid w:val="00A54817"/>
    <w:rsid w:val="00A601C8"/>
    <w:rsid w:val="00A60799"/>
    <w:rsid w:val="00A66917"/>
    <w:rsid w:val="00A74478"/>
    <w:rsid w:val="00A76770"/>
    <w:rsid w:val="00A84AB7"/>
    <w:rsid w:val="00A84C85"/>
    <w:rsid w:val="00A97DE1"/>
    <w:rsid w:val="00AA390B"/>
    <w:rsid w:val="00AA7A6A"/>
    <w:rsid w:val="00AB053C"/>
    <w:rsid w:val="00AC431E"/>
    <w:rsid w:val="00AC48E9"/>
    <w:rsid w:val="00AD1146"/>
    <w:rsid w:val="00AD27D3"/>
    <w:rsid w:val="00AD66D6"/>
    <w:rsid w:val="00AE1160"/>
    <w:rsid w:val="00AE176B"/>
    <w:rsid w:val="00AE203C"/>
    <w:rsid w:val="00AE2E74"/>
    <w:rsid w:val="00AE4D58"/>
    <w:rsid w:val="00AE539E"/>
    <w:rsid w:val="00AE5FCB"/>
    <w:rsid w:val="00AF0FBB"/>
    <w:rsid w:val="00AF2C1E"/>
    <w:rsid w:val="00B06142"/>
    <w:rsid w:val="00B073EE"/>
    <w:rsid w:val="00B1160D"/>
    <w:rsid w:val="00B135B1"/>
    <w:rsid w:val="00B21DE1"/>
    <w:rsid w:val="00B3130B"/>
    <w:rsid w:val="00B316F3"/>
    <w:rsid w:val="00B40ADB"/>
    <w:rsid w:val="00B43B77"/>
    <w:rsid w:val="00B43E80"/>
    <w:rsid w:val="00B556E4"/>
    <w:rsid w:val="00B560AE"/>
    <w:rsid w:val="00B607DB"/>
    <w:rsid w:val="00B66529"/>
    <w:rsid w:val="00B71236"/>
    <w:rsid w:val="00B745A2"/>
    <w:rsid w:val="00B75946"/>
    <w:rsid w:val="00B8056E"/>
    <w:rsid w:val="00B819C8"/>
    <w:rsid w:val="00B82308"/>
    <w:rsid w:val="00B90885"/>
    <w:rsid w:val="00B93A50"/>
    <w:rsid w:val="00B96CDD"/>
    <w:rsid w:val="00BB520A"/>
    <w:rsid w:val="00BC24E7"/>
    <w:rsid w:val="00BC595D"/>
    <w:rsid w:val="00BD3869"/>
    <w:rsid w:val="00BD66E9"/>
    <w:rsid w:val="00BD6FF4"/>
    <w:rsid w:val="00BE01D9"/>
    <w:rsid w:val="00BE129D"/>
    <w:rsid w:val="00BF2C41"/>
    <w:rsid w:val="00C05131"/>
    <w:rsid w:val="00C058B4"/>
    <w:rsid w:val="00C05BAB"/>
    <w:rsid w:val="00C05F44"/>
    <w:rsid w:val="00C12FC9"/>
    <w:rsid w:val="00C131B5"/>
    <w:rsid w:val="00C132BD"/>
    <w:rsid w:val="00C16ABF"/>
    <w:rsid w:val="00C170AE"/>
    <w:rsid w:val="00C26CB7"/>
    <w:rsid w:val="00C324C1"/>
    <w:rsid w:val="00C36992"/>
    <w:rsid w:val="00C376AB"/>
    <w:rsid w:val="00C42F17"/>
    <w:rsid w:val="00C468FE"/>
    <w:rsid w:val="00C56036"/>
    <w:rsid w:val="00C61DC5"/>
    <w:rsid w:val="00C67E92"/>
    <w:rsid w:val="00C70A26"/>
    <w:rsid w:val="00C76623"/>
    <w:rsid w:val="00C766DF"/>
    <w:rsid w:val="00C76E02"/>
    <w:rsid w:val="00C865C8"/>
    <w:rsid w:val="00C94B98"/>
    <w:rsid w:val="00CA2B96"/>
    <w:rsid w:val="00CA5089"/>
    <w:rsid w:val="00CA6F25"/>
    <w:rsid w:val="00CB7148"/>
    <w:rsid w:val="00CB77DE"/>
    <w:rsid w:val="00CC087E"/>
    <w:rsid w:val="00CC4B02"/>
    <w:rsid w:val="00CC6D49"/>
    <w:rsid w:val="00CD0B7F"/>
    <w:rsid w:val="00CD16BE"/>
    <w:rsid w:val="00CD6897"/>
    <w:rsid w:val="00CD74F2"/>
    <w:rsid w:val="00CE0571"/>
    <w:rsid w:val="00CE250D"/>
    <w:rsid w:val="00CE5B8A"/>
    <w:rsid w:val="00CE5BAC"/>
    <w:rsid w:val="00CF25BE"/>
    <w:rsid w:val="00CF5191"/>
    <w:rsid w:val="00CF78ED"/>
    <w:rsid w:val="00D00F6E"/>
    <w:rsid w:val="00D02B25"/>
    <w:rsid w:val="00D02C4A"/>
    <w:rsid w:val="00D02EBA"/>
    <w:rsid w:val="00D05007"/>
    <w:rsid w:val="00D114F1"/>
    <w:rsid w:val="00D12A13"/>
    <w:rsid w:val="00D15ADD"/>
    <w:rsid w:val="00D17C3C"/>
    <w:rsid w:val="00D26B2C"/>
    <w:rsid w:val="00D352C9"/>
    <w:rsid w:val="00D369EE"/>
    <w:rsid w:val="00D41D24"/>
    <w:rsid w:val="00D425B2"/>
    <w:rsid w:val="00D428D6"/>
    <w:rsid w:val="00D552B2"/>
    <w:rsid w:val="00D608D1"/>
    <w:rsid w:val="00D63F16"/>
    <w:rsid w:val="00D64C5B"/>
    <w:rsid w:val="00D74119"/>
    <w:rsid w:val="00D8075B"/>
    <w:rsid w:val="00D8678B"/>
    <w:rsid w:val="00DA0310"/>
    <w:rsid w:val="00DA052A"/>
    <w:rsid w:val="00DA1436"/>
    <w:rsid w:val="00DA2114"/>
    <w:rsid w:val="00DA21CD"/>
    <w:rsid w:val="00DD228C"/>
    <w:rsid w:val="00DE021F"/>
    <w:rsid w:val="00DE09C0"/>
    <w:rsid w:val="00DE4A14"/>
    <w:rsid w:val="00DE4D29"/>
    <w:rsid w:val="00DF320D"/>
    <w:rsid w:val="00DF678E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27125"/>
    <w:rsid w:val="00E366E2"/>
    <w:rsid w:val="00E37180"/>
    <w:rsid w:val="00E4442C"/>
    <w:rsid w:val="00E51E44"/>
    <w:rsid w:val="00E63348"/>
    <w:rsid w:val="00E71644"/>
    <w:rsid w:val="00E74689"/>
    <w:rsid w:val="00E75ABF"/>
    <w:rsid w:val="00E77E88"/>
    <w:rsid w:val="00E8107D"/>
    <w:rsid w:val="00E810D9"/>
    <w:rsid w:val="00E85B53"/>
    <w:rsid w:val="00E91085"/>
    <w:rsid w:val="00E960BB"/>
    <w:rsid w:val="00EA2074"/>
    <w:rsid w:val="00EA4832"/>
    <w:rsid w:val="00EA4E9D"/>
    <w:rsid w:val="00EA6AAD"/>
    <w:rsid w:val="00EB4E4F"/>
    <w:rsid w:val="00EB62D7"/>
    <w:rsid w:val="00EC2A57"/>
    <w:rsid w:val="00EC2F34"/>
    <w:rsid w:val="00EC4899"/>
    <w:rsid w:val="00EC5E23"/>
    <w:rsid w:val="00ED03AB"/>
    <w:rsid w:val="00ED32D2"/>
    <w:rsid w:val="00ED736D"/>
    <w:rsid w:val="00EE1C97"/>
    <w:rsid w:val="00EE32DE"/>
    <w:rsid w:val="00EE5457"/>
    <w:rsid w:val="00EE6B8D"/>
    <w:rsid w:val="00EE7100"/>
    <w:rsid w:val="00EF2626"/>
    <w:rsid w:val="00EF5E51"/>
    <w:rsid w:val="00F070AB"/>
    <w:rsid w:val="00F17567"/>
    <w:rsid w:val="00F20062"/>
    <w:rsid w:val="00F27A7B"/>
    <w:rsid w:val="00F526AF"/>
    <w:rsid w:val="00F617C3"/>
    <w:rsid w:val="00F655F4"/>
    <w:rsid w:val="00F7066B"/>
    <w:rsid w:val="00F71599"/>
    <w:rsid w:val="00F74618"/>
    <w:rsid w:val="00F83B28"/>
    <w:rsid w:val="00F8776A"/>
    <w:rsid w:val="00F87A85"/>
    <w:rsid w:val="00F87FD6"/>
    <w:rsid w:val="00F96D65"/>
    <w:rsid w:val="00FA2B6D"/>
    <w:rsid w:val="00FA46E5"/>
    <w:rsid w:val="00FA7E17"/>
    <w:rsid w:val="00FB6BDE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62BB"/>
    <w:rsid w:val="00FF016A"/>
    <w:rsid w:val="00FF1401"/>
    <w:rsid w:val="00FF5E7D"/>
    <w:rsid w:val="055F71F9"/>
    <w:rsid w:val="08ED0A4C"/>
    <w:rsid w:val="0CDFDDCE"/>
    <w:rsid w:val="0E8CA51D"/>
    <w:rsid w:val="0ED6B059"/>
    <w:rsid w:val="0FDDC75E"/>
    <w:rsid w:val="1427DD80"/>
    <w:rsid w:val="15E8BCCD"/>
    <w:rsid w:val="1A788830"/>
    <w:rsid w:val="1B8EDB00"/>
    <w:rsid w:val="1D2AAB61"/>
    <w:rsid w:val="1E95EA4A"/>
    <w:rsid w:val="1EC67BC2"/>
    <w:rsid w:val="226B7A89"/>
    <w:rsid w:val="23D3B24B"/>
    <w:rsid w:val="23F37137"/>
    <w:rsid w:val="2453D842"/>
    <w:rsid w:val="248F0107"/>
    <w:rsid w:val="253DDCDB"/>
    <w:rsid w:val="256CF59C"/>
    <w:rsid w:val="26602B0B"/>
    <w:rsid w:val="295A5CE1"/>
    <w:rsid w:val="337C906B"/>
    <w:rsid w:val="34CF421D"/>
    <w:rsid w:val="363C2CC4"/>
    <w:rsid w:val="388D175C"/>
    <w:rsid w:val="3B0C4DE6"/>
    <w:rsid w:val="3D782A30"/>
    <w:rsid w:val="3E1A1EB3"/>
    <w:rsid w:val="3EF7E2F5"/>
    <w:rsid w:val="3FC9E6AD"/>
    <w:rsid w:val="42C7F030"/>
    <w:rsid w:val="4526C792"/>
    <w:rsid w:val="461E5C0D"/>
    <w:rsid w:val="4B40BD41"/>
    <w:rsid w:val="4B84C2FF"/>
    <w:rsid w:val="4E24B73C"/>
    <w:rsid w:val="532B08C6"/>
    <w:rsid w:val="550C87AB"/>
    <w:rsid w:val="55C072A2"/>
    <w:rsid w:val="59A273C4"/>
    <w:rsid w:val="5CAEEE01"/>
    <w:rsid w:val="6205C2A7"/>
    <w:rsid w:val="63294A20"/>
    <w:rsid w:val="64A706CA"/>
    <w:rsid w:val="663AA5FA"/>
    <w:rsid w:val="6C325066"/>
    <w:rsid w:val="6DBAAD38"/>
    <w:rsid w:val="6DE7521D"/>
    <w:rsid w:val="703B5820"/>
    <w:rsid w:val="724C6125"/>
    <w:rsid w:val="727FAD53"/>
    <w:rsid w:val="733C7484"/>
    <w:rsid w:val="75F4B640"/>
    <w:rsid w:val="7C3CF193"/>
    <w:rsid w:val="7DCCB67B"/>
    <w:rsid w:val="7E0046F3"/>
    <w:rsid w:val="7EB019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31648/sp.79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A994D-EB26-441A-8913-020DF7488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1405</Words>
  <Characters>8435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2</cp:revision>
  <cp:lastPrinted>2021-02-15T14:38:00Z</cp:lastPrinted>
  <dcterms:created xsi:type="dcterms:W3CDTF">2024-09-11T10:35:00Z</dcterms:created>
  <dcterms:modified xsi:type="dcterms:W3CDTF">2024-09-11T10:35:00Z</dcterms:modified>
</cp:coreProperties>
</file>